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7015853"/>
    <w:bookmarkStart w:id="1" w:name="_Toc8025787"/>
    <w:bookmarkStart w:id="2" w:name="_Toc16075793"/>
    <w:bookmarkStart w:id="3" w:name="_GoBack"/>
    <w:bookmarkEnd w:id="3"/>
    <w:p w:rsidR="006C752E" w:rsidRDefault="006C752E" w:rsidP="006C752E">
      <w:r>
        <w:rPr>
          <w:noProof/>
        </w:rPr>
        <mc:AlternateContent>
          <mc:Choice Requires="wps">
            <w:drawing>
              <wp:anchor distT="0" distB="0" distL="114300" distR="114300" simplePos="0" relativeHeight="251659264" behindDoc="0" locked="0" layoutInCell="1" allowOverlap="1" wp14:anchorId="42129098" wp14:editId="5D41FB65">
                <wp:simplePos x="0" y="0"/>
                <wp:positionH relativeFrom="column">
                  <wp:posOffset>-911</wp:posOffset>
                </wp:positionH>
                <wp:positionV relativeFrom="margin">
                  <wp:posOffset>-626855</wp:posOffset>
                </wp:positionV>
                <wp:extent cx="2354400" cy="11327600"/>
                <wp:effectExtent l="0" t="0" r="8255" b="762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400" cy="11327600"/>
                        </a:xfrm>
                        <a:prstGeom prst="rect">
                          <a:avLst/>
                        </a:prstGeom>
                        <a:solidFill>
                          <a:srgbClr val="4F81BD">
                            <a:alpha val="50000"/>
                          </a:srgb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365" o:spid="_x0000_s1026" style="position:absolute;margin-left:-.05pt;margin-top:-49.35pt;width:185.4pt;height:89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" fillcolor="#4f81bd" stroked="f" strokecolor="#d8d8d8">
                <v:fill opacity="32896f"/>
                <w10:wrap anchory="margin"/>
              </v:rect>
            </w:pict>
          </mc:Fallback>
        </mc:AlternateContent>
      </w:r>
    </w:p>
    <w:p w:rsidR="006C752E" w:rsidRDefault="006C752E" w:rsidP="006C752E">
      <w:pPr>
        <w:jc w:val="center"/>
      </w:pPr>
    </w:p>
    <w:p w:rsidR="006C752E" w:rsidRDefault="006C752E" w:rsidP="006C752E">
      <w:pPr>
        <w:jc w:val="center"/>
      </w:pPr>
      <w:r>
        <w:rPr>
          <w:noProof/>
        </w:rPr>
        <w:drawing>
          <wp:inline distT="0" distB="0" distL="0" distR="0" wp14:anchorId="47564C46" wp14:editId="54B8F990">
            <wp:extent cx="3810000" cy="1047750"/>
            <wp:effectExtent l="0" t="0" r="0" b="0"/>
            <wp:docPr id="51" name="Imagem 51"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047750"/>
                    </a:xfrm>
                    <a:prstGeom prst="rect">
                      <a:avLst/>
                    </a:prstGeom>
                    <a:noFill/>
                    <a:ln>
                      <a:noFill/>
                    </a:ln>
                  </pic:spPr>
                </pic:pic>
              </a:graphicData>
            </a:graphic>
          </wp:inline>
        </w:drawing>
      </w:r>
    </w:p>
    <w:p w:rsidR="006C752E" w:rsidRDefault="006C752E" w:rsidP="006C752E"/>
    <w:p w:rsidR="006C752E" w:rsidRDefault="006C752E" w:rsidP="006C752E">
      <w:r>
        <w:rPr>
          <w:noProof/>
        </w:rPr>
        <mc:AlternateContent>
          <mc:Choice Requires="wps">
            <w:drawing>
              <wp:anchor distT="0" distB="0" distL="114300" distR="114300" simplePos="0" relativeHeight="251661312" behindDoc="0" locked="0" layoutInCell="0" allowOverlap="1" wp14:anchorId="574AE4E0" wp14:editId="6F3B3DDD">
                <wp:simplePos x="0" y="0"/>
                <wp:positionH relativeFrom="page">
                  <wp:posOffset>425450</wp:posOffset>
                </wp:positionH>
                <wp:positionV relativeFrom="page">
                  <wp:posOffset>7444740</wp:posOffset>
                </wp:positionV>
                <wp:extent cx="6804660" cy="773430"/>
                <wp:effectExtent l="0" t="0" r="0" b="0"/>
                <wp:wrapNone/>
                <wp:docPr id="67"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773430"/>
                        </a:xfrm>
                        <a:prstGeom prst="rect">
                          <a:avLst/>
                        </a:prstGeom>
                        <a:noFill/>
                        <a:ln w="12700">
                          <a:noFill/>
                          <a:miter lim="800000"/>
                          <a:headEnd/>
                          <a:tailEnd/>
                        </a:ln>
                        <a:extLst/>
                      </wps:spPr>
                      <wps:txbx>
                        <w:txbxContent>
                          <w:p w:rsidR="00EF62FB" w:rsidRPr="00D845EC" w:rsidRDefault="00EF62FB" w:rsidP="006C752E">
                            <w:pPr>
                              <w:pStyle w:val="SemEspaamento"/>
                              <w:jc w:val="center"/>
                              <w:rPr>
                                <w:rFonts w:ascii="Cambria" w:hAnsi="Cambria"/>
                                <w:smallCaps/>
                                <w:sz w:val="44"/>
                                <w:szCs w:val="44"/>
                              </w:rPr>
                            </w:pPr>
                            <w:r>
                              <w:rPr>
                                <w:smallCaps/>
                                <w:sz w:val="44"/>
                                <w:szCs w:val="44"/>
                              </w:rPr>
                              <w:t xml:space="preserve">Volume </w:t>
                            </w:r>
                            <w:proofErr w:type="spellStart"/>
                            <w:r>
                              <w:rPr>
                                <w:smallCaps/>
                                <w:sz w:val="44"/>
                                <w:szCs w:val="44"/>
                              </w:rPr>
                              <w:t>XXIII</w:t>
                            </w:r>
                            <w:proofErr w:type="spellEnd"/>
                            <w:r>
                              <w:rPr>
                                <w:smallCaps/>
                                <w:sz w:val="44"/>
                                <w:szCs w:val="44"/>
                              </w:rPr>
                              <w:t xml:space="preserve"> – Manual de Operação da ETE</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Retângulo 16" o:spid="_x0000_s1026" style="position:absolute;left:0;text-align:left;margin-left:33.5pt;margin-top:586.2pt;width:535.8pt;height:60.9pt;z-index:251661312;visibility:visible;mso-wrap-style:square;mso-width-percent:900;mso-height-percent:73;mso-wrap-distance-left:9pt;mso-wrap-distance-top:0;mso-wrap-distance-right:9pt;mso-wrap-distance-bottom:0;mso-position-horizontal:absolute;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" o:allowincell="f" filled="f" stroked="f" strokeweight="1pt">
                <v:textbox style="mso-fit-shape-to-text:t" inset="14.4pt,,14.4pt">
                  <w:txbxContent>
                    <w:p w:rsidR="00263A36" w:rsidRPr="00D845EC" w:rsidRDefault="00263A36" w:rsidP="006C752E">
                      <w:pPr>
                        <w:pStyle w:val="SemEspaamento"/>
                        <w:jc w:val="center"/>
                        <w:rPr>
                          <w:rFonts w:ascii="Cambria" w:hAnsi="Cambria"/>
                          <w:smallCaps/>
                          <w:sz w:val="44"/>
                          <w:szCs w:val="44"/>
                        </w:rPr>
                      </w:pPr>
                      <w:r>
                        <w:rPr>
                          <w:smallCaps/>
                          <w:sz w:val="44"/>
                          <w:szCs w:val="44"/>
                        </w:rPr>
                        <w:t xml:space="preserve">Volume </w:t>
                      </w:r>
                      <w:proofErr w:type="spellStart"/>
                      <w:r>
                        <w:rPr>
                          <w:smallCaps/>
                          <w:sz w:val="44"/>
                          <w:szCs w:val="44"/>
                        </w:rPr>
                        <w:t>XXIII</w:t>
                      </w:r>
                      <w:proofErr w:type="spellEnd"/>
                      <w:r>
                        <w:rPr>
                          <w:smallCaps/>
                          <w:sz w:val="44"/>
                          <w:szCs w:val="44"/>
                        </w:rPr>
                        <w:t xml:space="preserve"> – Manual de Operação da ETE</w:t>
                      </w:r>
                    </w:p>
                  </w:txbxContent>
                </v:textbox>
                <w10:wrap anchorx="page" anchory="page"/>
              </v:rect>
            </w:pict>
          </mc:Fallback>
        </mc:AlternateContent>
      </w:r>
      <w:r>
        <w:rPr>
          <w:noProof/>
        </w:rPr>
        <w:drawing>
          <wp:anchor distT="0" distB="0" distL="114300" distR="114300" simplePos="0" relativeHeight="251663360" behindDoc="1" locked="0" layoutInCell="1" allowOverlap="1" wp14:anchorId="4EC134FB" wp14:editId="651A5806">
            <wp:simplePos x="0" y="0"/>
            <wp:positionH relativeFrom="page">
              <wp:align>right</wp:align>
            </wp:positionH>
            <wp:positionV relativeFrom="page">
              <wp:align>center</wp:align>
            </wp:positionV>
            <wp:extent cx="4187763" cy="3237798"/>
            <wp:effectExtent l="0" t="0" r="3810" b="1270"/>
            <wp:wrapNone/>
            <wp:docPr id="46" name="Imagem 46" descr="http://www.sodeliveryabc.com.br/dataimages/logo2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odeliveryabc.com.br/dataimages/logo27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004" cy="32395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0" allowOverlap="1" wp14:anchorId="3EAFCC06" wp14:editId="7932E6F4">
                <wp:simplePos x="0" y="0"/>
                <wp:positionH relativeFrom="page">
                  <wp:align>center</wp:align>
                </wp:positionH>
                <wp:positionV relativeFrom="page">
                  <wp:posOffset>2520315</wp:posOffset>
                </wp:positionV>
                <wp:extent cx="6804660" cy="1140460"/>
                <wp:effectExtent l="0" t="0" r="0" b="0"/>
                <wp:wrapNone/>
                <wp:docPr id="362"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1140460"/>
                        </a:xfrm>
                        <a:prstGeom prst="rect">
                          <a:avLst/>
                        </a:prstGeom>
                        <a:noFill/>
                        <a:ln w="12700">
                          <a:noFill/>
                          <a:miter lim="800000"/>
                          <a:headEnd/>
                          <a:tailEnd/>
                        </a:ln>
                        <a:extLst/>
                      </wps:spPr>
                      <wps:txbx>
                        <w:txbxContent>
                          <w:p w:rsidR="00EF62FB" w:rsidRDefault="00EF62FB"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EF62FB" w:rsidRDefault="00EF62FB"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Baixa Verde</w:t>
                            </w:r>
                          </w:p>
                        </w:txbxContent>
                      </wps:txbx>
                      <wps:bodyPr rot="0" vert="horz" wrap="square" lIns="0" tIns="0" rIns="0" bIns="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_x0000_s1027" style="position:absolute;left:0;text-align:left;margin-left:0;margin-top:198.45pt;width:535.8pt;height:89.8pt;z-index:251660288;visibility:visible;mso-wrap-style:square;mso-width-percent:900;mso-height-percent:73;mso-wrap-distance-left:9pt;mso-wrap-distance-top:0;mso-wrap-distance-right:9pt;mso-wrap-distance-bottom:0;mso-position-horizontal:center;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" o:allowincell="f" filled="f" stroked="f" strokeweight="1pt">
                <v:textbox style="mso-fit-shape-to-text:t" inset="0,0,0,0">
                  <w:txbxContent>
                    <w:p w:rsidR="00263A36" w:rsidRDefault="00263A36"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263A36" w:rsidRDefault="00263A36"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Baixa Verde</w:t>
                      </w:r>
                    </w:p>
                  </w:txbxContent>
                </v:textbox>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30D32A9C" wp14:editId="301661D6">
                <wp:simplePos x="0" y="0"/>
                <wp:positionH relativeFrom="page">
                  <wp:align>center</wp:align>
                </wp:positionH>
                <wp:positionV relativeFrom="page">
                  <wp:align>bottom</wp:align>
                </wp:positionV>
                <wp:extent cx="4933950" cy="3097530"/>
                <wp:effectExtent l="0" t="0" r="0" b="4445"/>
                <wp:wrapNone/>
                <wp:docPr id="2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3097530"/>
                        </a:xfrm>
                        <a:prstGeom prst="rect">
                          <a:avLst/>
                        </a:prstGeom>
                        <a:noFill/>
                        <a:ln w="9525">
                          <a:noFill/>
                          <a:miter lim="800000"/>
                          <a:headEnd/>
                          <a:tailEnd/>
                        </a:ln>
                      </wps:spPr>
                      <wps:txbx>
                        <w:txbxContent>
                          <w:p w:rsidR="00EF62FB" w:rsidRPr="009571BD" w:rsidRDefault="00EF62FB" w:rsidP="006C752E">
                            <w:pPr>
                              <w:jc w:val="center"/>
                              <w:rPr>
                                <w:sz w:val="36"/>
                                <w:szCs w:val="36"/>
                              </w:rPr>
                            </w:pPr>
                            <w:r>
                              <w:rPr>
                                <w:noProof/>
                                <w:sz w:val="36"/>
                                <w:szCs w:val="36"/>
                              </w:rPr>
                              <w:drawing>
                                <wp:inline distT="0" distB="0" distL="0" distR="0" wp14:anchorId="4DBF03E2" wp14:editId="3404C38D">
                                  <wp:extent cx="2552700" cy="771525"/>
                                  <wp:effectExtent l="0" t="0" r="0" b="0"/>
                                  <wp:docPr id="10" name="Imagem 10"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EF62FB" w:rsidRPr="009571BD" w:rsidRDefault="00EF62FB" w:rsidP="006C752E">
                            <w:pPr>
                              <w:jc w:val="center"/>
                              <w:rPr>
                                <w:sz w:val="36"/>
                                <w:szCs w:val="36"/>
                              </w:rPr>
                            </w:pPr>
                          </w:p>
                          <w:p w:rsidR="00EF62FB" w:rsidRPr="0019548E" w:rsidRDefault="00EF62FB" w:rsidP="006C752E">
                            <w:pPr>
                              <w:jc w:val="center"/>
                              <w:rPr>
                                <w:rFonts w:cs="Arial"/>
                                <w:b/>
                                <w:smallCaps/>
                                <w:spacing w:val="20"/>
                                <w:sz w:val="36"/>
                                <w:szCs w:val="36"/>
                              </w:rPr>
                            </w:pPr>
                            <w:r>
                              <w:rPr>
                                <w:rFonts w:cs="Arial"/>
                                <w:b/>
                                <w:smallCaps/>
                                <w:spacing w:val="20"/>
                                <w:sz w:val="36"/>
                                <w:szCs w:val="36"/>
                              </w:rPr>
                              <w:t>Abril / 2019</w:t>
                            </w:r>
                          </w:p>
                          <w:p w:rsidR="00EF62FB" w:rsidRPr="0019548E" w:rsidRDefault="00EF62FB" w:rsidP="006C752E">
                            <w:pPr>
                              <w:jc w:val="center"/>
                              <w:rPr>
                                <w:rFonts w:cs="Arial"/>
                                <w:b/>
                                <w:i/>
                                <w:smallCaps/>
                                <w:spacing w:val="20"/>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ixa de Texto 2" o:spid="_x0000_s1028" type="#_x0000_t202" style="position:absolute;left:0;text-align:left;margin-left:0;margin-top:0;width:388.5pt;height:243.9pt;z-index:251662336;visibility:visible;mso-wrap-style:square;mso-width-percent:0;mso-height-percent:200;mso-wrap-distance-left:9pt;mso-wrap-distance-top:0;mso-wrap-distance-right:9pt;mso-wrap-distance-bottom:0;mso-position-horizontal:center;mso-position-horizontal-relative:page;mso-position-vertical:bottom;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" filled="f" stroked="f">
                <v:textbox style="mso-fit-shape-to-text:t">
                  <w:txbxContent>
                    <w:p w:rsidR="00263A36" w:rsidRPr="009571BD" w:rsidRDefault="00263A36" w:rsidP="006C752E">
                      <w:pPr>
                        <w:jc w:val="center"/>
                        <w:rPr>
                          <w:sz w:val="36"/>
                          <w:szCs w:val="36"/>
                        </w:rPr>
                      </w:pPr>
                      <w:r>
                        <w:rPr>
                          <w:noProof/>
                          <w:sz w:val="36"/>
                          <w:szCs w:val="36"/>
                        </w:rPr>
                        <w:drawing>
                          <wp:inline distT="0" distB="0" distL="0" distR="0" wp14:anchorId="4DBF03E2" wp14:editId="3404C38D">
                            <wp:extent cx="2552700" cy="771525"/>
                            <wp:effectExtent l="0" t="0" r="0" b="0"/>
                            <wp:docPr id="10" name="Imagem 10"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263A36" w:rsidRPr="009571BD" w:rsidRDefault="00263A36" w:rsidP="006C752E">
                      <w:pPr>
                        <w:jc w:val="center"/>
                        <w:rPr>
                          <w:sz w:val="36"/>
                          <w:szCs w:val="36"/>
                        </w:rPr>
                      </w:pPr>
                    </w:p>
                    <w:p w:rsidR="00263A36" w:rsidRPr="0019548E" w:rsidRDefault="00263A36" w:rsidP="006C752E">
                      <w:pPr>
                        <w:jc w:val="center"/>
                        <w:rPr>
                          <w:rFonts w:cs="Arial"/>
                          <w:b/>
                          <w:smallCaps/>
                          <w:spacing w:val="20"/>
                          <w:sz w:val="36"/>
                          <w:szCs w:val="36"/>
                        </w:rPr>
                      </w:pPr>
                      <w:r>
                        <w:rPr>
                          <w:rFonts w:cs="Arial"/>
                          <w:b/>
                          <w:smallCaps/>
                          <w:spacing w:val="20"/>
                          <w:sz w:val="36"/>
                          <w:szCs w:val="36"/>
                        </w:rPr>
                        <w:t>Abril / 2019</w:t>
                      </w:r>
                    </w:p>
                    <w:p w:rsidR="00263A36" w:rsidRPr="0019548E" w:rsidRDefault="00263A36" w:rsidP="006C752E">
                      <w:pPr>
                        <w:jc w:val="center"/>
                        <w:rPr>
                          <w:rFonts w:cs="Arial"/>
                          <w:b/>
                          <w:i/>
                          <w:smallCaps/>
                          <w:spacing w:val="20"/>
                          <w:sz w:val="36"/>
                          <w:szCs w:val="36"/>
                        </w:rPr>
                      </w:pPr>
                    </w:p>
                  </w:txbxContent>
                </v:textbox>
                <w10:wrap anchorx="page" anchory="page"/>
              </v:shape>
            </w:pict>
          </mc:Fallback>
        </mc:AlternateContent>
      </w:r>
      <w:bookmarkEnd w:id="0"/>
    </w:p>
    <w:p w:rsidR="006C752E" w:rsidRPr="00C63531" w:rsidRDefault="006C752E" w:rsidP="006C752E">
      <w:pPr>
        <w:jc w:val="right"/>
        <w:sectPr w:rsidR="006C752E" w:rsidRPr="00C63531" w:rsidSect="006C752E">
          <w:pgSz w:w="11907" w:h="16840" w:code="9"/>
          <w:pgMar w:top="0" w:right="0" w:bottom="0" w:left="0" w:header="567" w:footer="720" w:gutter="0"/>
          <w:cols w:space="720"/>
        </w:sectPr>
      </w:pPr>
    </w:p>
    <w:p w:rsidR="006C752E" w:rsidRDefault="006C752E" w:rsidP="006C752E">
      <w:pPr>
        <w:widowControl/>
        <w:spacing w:line="240" w:lineRule="auto"/>
        <w:jc w:val="left"/>
        <w:rPr>
          <w:b/>
          <w:i/>
        </w:rPr>
      </w:pPr>
      <w:r>
        <w:rPr>
          <w:noProof/>
        </w:rPr>
        <w:lastRenderedPageBreak/>
        <mc:AlternateContent>
          <mc:Choice Requires="wps">
            <w:drawing>
              <wp:anchor distT="0" distB="0" distL="114300" distR="114300" simplePos="0" relativeHeight="251665408" behindDoc="0" locked="0" layoutInCell="0" allowOverlap="1" wp14:anchorId="65B42D4D" wp14:editId="4C3AC5A7">
                <wp:simplePos x="0" y="0"/>
                <wp:positionH relativeFrom="margin">
                  <wp:align>center</wp:align>
                </wp:positionH>
                <wp:positionV relativeFrom="margin">
                  <wp:align>top</wp:align>
                </wp:positionV>
                <wp:extent cx="6800850" cy="1047750"/>
                <wp:effectExtent l="0" t="0" r="0" b="0"/>
                <wp:wrapSquare wrapText="bothSides"/>
                <wp:docPr id="59"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0" cy="1047750"/>
                        </a:xfrm>
                        <a:prstGeom prst="rect">
                          <a:avLst/>
                        </a:prstGeom>
                        <a:noFill/>
                        <a:ln w="12700">
                          <a:noFill/>
                          <a:miter lim="800000"/>
                          <a:headEnd/>
                          <a:tailEnd/>
                        </a:ln>
                        <a:extLst/>
                      </wps:spPr>
                      <wps:txbx>
                        <w:txbxContent>
                          <w:p w:rsidR="00EF62FB" w:rsidRDefault="00EF62FB"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EF62FB" w:rsidRDefault="00EF62FB"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Baixa Verde</w:t>
                            </w:r>
                          </w:p>
                          <w:p w:rsidR="00EF62FB" w:rsidRPr="00120D68" w:rsidRDefault="00EF62FB" w:rsidP="006C752E">
                            <w:pPr>
                              <w:spacing w:line="276" w:lineRule="auto"/>
                              <w:jc w:val="center"/>
                              <w:rPr>
                                <w:rFonts w:ascii="Arial Narrow" w:hAnsi="Arial Narrow"/>
                                <w:b/>
                                <w:smallCaps/>
                                <w:sz w:val="28"/>
                                <w:szCs w:val="28"/>
                              </w:rPr>
                            </w:pPr>
                            <w:r>
                              <w:rPr>
                                <w:rFonts w:ascii="Arial Narrow" w:hAnsi="Arial Narrow"/>
                                <w:b/>
                                <w:smallCaps/>
                                <w:sz w:val="28"/>
                                <w:szCs w:val="28"/>
                              </w:rPr>
                              <w:t>Contrato Administrativo 043/2018</w:t>
                            </w:r>
                          </w:p>
                        </w:txbxContent>
                      </wps:txbx>
                      <wps:bodyPr rot="0" vert="horz" wrap="square" lIns="0" tIns="0" rIns="0" bIns="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_x0000_s1029" style="position:absolute;margin-left:0;margin-top:0;width:535.5pt;height:82.5pt;z-index:251665408;visibility:visible;mso-wrap-style:square;mso-width-percent:900;mso-height-percent:73;mso-wrap-distance-left:9pt;mso-wrap-distance-top:0;mso-wrap-distance-right:9pt;mso-wrap-distance-bottom:0;mso-position-horizontal:center;mso-position-horizontal-relative:margin;mso-position-vertical:top;mso-position-vertical-relative:margin;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" o:allowincell="f" filled="f" stroked="f" strokeweight="1pt">
                <v:textbox style="mso-fit-shape-to-text:t" inset="0,0,0,0">
                  <w:txbxContent>
                    <w:p w:rsidR="00263A36" w:rsidRDefault="00263A36"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263A36" w:rsidRDefault="00263A36"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Baixa Verde</w:t>
                      </w:r>
                    </w:p>
                    <w:p w:rsidR="00263A36" w:rsidRPr="00120D68" w:rsidRDefault="00263A36" w:rsidP="006C752E">
                      <w:pPr>
                        <w:spacing w:line="276" w:lineRule="auto"/>
                        <w:jc w:val="center"/>
                        <w:rPr>
                          <w:rFonts w:ascii="Arial Narrow" w:hAnsi="Arial Narrow"/>
                          <w:b/>
                          <w:smallCaps/>
                          <w:sz w:val="28"/>
                          <w:szCs w:val="28"/>
                        </w:rPr>
                      </w:pPr>
                      <w:r>
                        <w:rPr>
                          <w:rFonts w:ascii="Arial Narrow" w:hAnsi="Arial Narrow"/>
                          <w:b/>
                          <w:smallCaps/>
                          <w:sz w:val="28"/>
                          <w:szCs w:val="28"/>
                        </w:rPr>
                        <w:t>Contrato Administrativo 043/2018</w:t>
                      </w:r>
                    </w:p>
                  </w:txbxContent>
                </v:textbox>
                <w10:wrap type="square" anchorx="margin" anchory="margin"/>
              </v:rect>
            </w:pict>
          </mc:Fallback>
        </mc:AlternateContent>
      </w:r>
    </w:p>
    <w:p w:rsidR="006C752E" w:rsidRDefault="006C752E" w:rsidP="006C752E">
      <w:pPr>
        <w:widowControl/>
        <w:spacing w:line="240" w:lineRule="auto"/>
        <w:jc w:val="left"/>
        <w:rPr>
          <w:b/>
          <w:i/>
        </w:rPr>
      </w:pPr>
    </w:p>
    <w:p w:rsidR="006C752E" w:rsidRDefault="006C752E" w:rsidP="006C752E">
      <w:pPr>
        <w:widowControl/>
        <w:spacing w:line="240" w:lineRule="auto"/>
        <w:jc w:val="left"/>
        <w:rPr>
          <w:b/>
          <w:i/>
        </w:rPr>
      </w:pPr>
    </w:p>
    <w:p w:rsidR="006C752E" w:rsidRDefault="006C752E" w:rsidP="006C752E">
      <w:pPr>
        <w:widowControl/>
        <w:spacing w:line="240" w:lineRule="auto"/>
        <w:jc w:val="left"/>
        <w:rPr>
          <w:b/>
          <w:i/>
        </w:rPr>
      </w:pPr>
      <w:r>
        <w:rPr>
          <w:noProof/>
        </w:rPr>
        <mc:AlternateContent>
          <mc:Choice Requires="wps">
            <w:drawing>
              <wp:anchor distT="0" distB="0" distL="114300" distR="114300" simplePos="0" relativeHeight="251664384" behindDoc="0" locked="0" layoutInCell="1" allowOverlap="1" wp14:anchorId="05BD79FA" wp14:editId="50FD2B49">
                <wp:simplePos x="0" y="0"/>
                <wp:positionH relativeFrom="margin">
                  <wp:align>center</wp:align>
                </wp:positionH>
                <wp:positionV relativeFrom="margin">
                  <wp:align>bottom</wp:align>
                </wp:positionV>
                <wp:extent cx="5752465" cy="3176270"/>
                <wp:effectExtent l="0" t="0" r="0" b="5080"/>
                <wp:wrapSquare wrapText="bothSides"/>
                <wp:docPr id="8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465" cy="3176270"/>
                        </a:xfrm>
                        <a:prstGeom prst="rect">
                          <a:avLst/>
                        </a:prstGeom>
                        <a:noFill/>
                        <a:ln w="9525">
                          <a:noFill/>
                          <a:miter lim="800000"/>
                          <a:headEnd/>
                          <a:tailEnd/>
                        </a:ln>
                      </wps:spPr>
                      <wps:txbx>
                        <w:txbxContent>
                          <w:p w:rsidR="00EF62FB" w:rsidRDefault="00EF62FB" w:rsidP="006C752E">
                            <w:pPr>
                              <w:spacing w:line="240" w:lineRule="auto"/>
                              <w:jc w:val="center"/>
                              <w:rPr>
                                <w:rFonts w:cs="Arial"/>
                                <w:smallCaps/>
                                <w:spacing w:val="20"/>
                                <w:sz w:val="36"/>
                                <w:szCs w:val="36"/>
                              </w:rPr>
                            </w:pPr>
                            <w:r>
                              <w:rPr>
                                <w:rFonts w:cs="Arial"/>
                                <w:smallCaps/>
                                <w:spacing w:val="20"/>
                                <w:sz w:val="36"/>
                                <w:szCs w:val="36"/>
                              </w:rPr>
                              <w:t>Manual de Operação da ETE</w:t>
                            </w:r>
                          </w:p>
                          <w:p w:rsidR="00EF62FB" w:rsidRDefault="00EF62FB" w:rsidP="006C752E">
                            <w:pPr>
                              <w:spacing w:line="240" w:lineRule="auto"/>
                              <w:jc w:val="center"/>
                              <w:rPr>
                                <w:rFonts w:cs="Arial"/>
                                <w:smallCaps/>
                                <w:spacing w:val="20"/>
                                <w:sz w:val="36"/>
                                <w:szCs w:val="36"/>
                              </w:rPr>
                            </w:pPr>
                            <w:r>
                              <w:rPr>
                                <w:rFonts w:cs="Arial"/>
                                <w:smallCaps/>
                                <w:spacing w:val="20"/>
                                <w:sz w:val="36"/>
                                <w:szCs w:val="36"/>
                              </w:rPr>
                              <w:t>2ª Versão</w:t>
                            </w:r>
                          </w:p>
                          <w:p w:rsidR="00EF62FB" w:rsidRDefault="00EF62FB" w:rsidP="006C752E">
                            <w:pPr>
                              <w:spacing w:line="240" w:lineRule="auto"/>
                              <w:jc w:val="center"/>
                              <w:rPr>
                                <w:rFonts w:cs="Arial"/>
                                <w:smallCaps/>
                                <w:spacing w:val="20"/>
                                <w:sz w:val="36"/>
                                <w:szCs w:val="36"/>
                              </w:rPr>
                            </w:pPr>
                          </w:p>
                          <w:p w:rsidR="00EF62FB" w:rsidRDefault="00EF62FB" w:rsidP="006C752E">
                            <w:pPr>
                              <w:spacing w:line="240" w:lineRule="auto"/>
                              <w:jc w:val="center"/>
                              <w:rPr>
                                <w:rFonts w:cs="Arial"/>
                                <w:smallCaps/>
                                <w:spacing w:val="20"/>
                                <w:sz w:val="36"/>
                                <w:szCs w:val="36"/>
                              </w:rPr>
                            </w:pPr>
                            <w:r>
                              <w:rPr>
                                <w:noProof/>
                                <w:sz w:val="36"/>
                                <w:szCs w:val="36"/>
                              </w:rPr>
                              <w:drawing>
                                <wp:inline distT="0" distB="0" distL="0" distR="0" wp14:anchorId="5FB66A1B" wp14:editId="741185D7">
                                  <wp:extent cx="2552700" cy="771525"/>
                                  <wp:effectExtent l="0" t="0" r="0" b="0"/>
                                  <wp:docPr id="1" name="Imagem 1"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EF62FB" w:rsidRPr="00FF43AA" w:rsidRDefault="00EF62FB" w:rsidP="006C752E">
                            <w:pPr>
                              <w:spacing w:line="240" w:lineRule="auto"/>
                              <w:jc w:val="center"/>
                              <w:rPr>
                                <w:rFonts w:cs="Arial"/>
                                <w:smallCaps/>
                                <w:spacing w:val="20"/>
                                <w:sz w:val="36"/>
                                <w:szCs w:val="36"/>
                              </w:rPr>
                            </w:pPr>
                          </w:p>
                          <w:p w:rsidR="00EF62FB" w:rsidRPr="00FF43AA" w:rsidRDefault="00EF62FB" w:rsidP="006C752E">
                            <w:pPr>
                              <w:spacing w:line="240" w:lineRule="auto"/>
                              <w:jc w:val="center"/>
                              <w:rPr>
                                <w:rFonts w:cs="Arial"/>
                                <w:smallCaps/>
                                <w:spacing w:val="20"/>
                                <w:sz w:val="36"/>
                                <w:szCs w:val="36"/>
                              </w:rPr>
                            </w:pPr>
                            <w:r>
                              <w:rPr>
                                <w:rFonts w:cs="Arial"/>
                                <w:smallCaps/>
                                <w:spacing w:val="20"/>
                                <w:sz w:val="36"/>
                                <w:szCs w:val="36"/>
                              </w:rPr>
                              <w:t>Dionísio</w:t>
                            </w:r>
                          </w:p>
                          <w:p w:rsidR="00EF62FB" w:rsidRPr="00FF43AA" w:rsidRDefault="00EF62FB" w:rsidP="006C752E">
                            <w:pPr>
                              <w:jc w:val="center"/>
                              <w:rPr>
                                <w:rFonts w:cs="Arial"/>
                                <w:smallCaps/>
                                <w:spacing w:val="20"/>
                                <w:sz w:val="36"/>
                                <w:szCs w:val="36"/>
                              </w:rPr>
                            </w:pPr>
                            <w:r>
                              <w:rPr>
                                <w:rFonts w:cs="Arial"/>
                                <w:smallCaps/>
                                <w:spacing w:val="20"/>
                                <w:sz w:val="36"/>
                                <w:szCs w:val="36"/>
                              </w:rPr>
                              <w:t>Outubro / 2019</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0;margin-top:0;width:452.95pt;height:250.1pt;z-index:251664384;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" filled="f" stroked="f">
                <v:textbox>
                  <w:txbxContent>
                    <w:p w:rsidR="00263A36" w:rsidRDefault="00263A36" w:rsidP="006C752E">
                      <w:pPr>
                        <w:spacing w:line="240" w:lineRule="auto"/>
                        <w:jc w:val="center"/>
                        <w:rPr>
                          <w:rFonts w:cs="Arial"/>
                          <w:smallCaps/>
                          <w:spacing w:val="20"/>
                          <w:sz w:val="36"/>
                          <w:szCs w:val="36"/>
                        </w:rPr>
                      </w:pPr>
                      <w:r>
                        <w:rPr>
                          <w:rFonts w:cs="Arial"/>
                          <w:smallCaps/>
                          <w:spacing w:val="20"/>
                          <w:sz w:val="36"/>
                          <w:szCs w:val="36"/>
                        </w:rPr>
                        <w:t>Manual de Operação da ETE</w:t>
                      </w:r>
                    </w:p>
                    <w:p w:rsidR="00263A36" w:rsidRDefault="00263A36" w:rsidP="006C752E">
                      <w:pPr>
                        <w:spacing w:line="240" w:lineRule="auto"/>
                        <w:jc w:val="center"/>
                        <w:rPr>
                          <w:rFonts w:cs="Arial"/>
                          <w:smallCaps/>
                          <w:spacing w:val="20"/>
                          <w:sz w:val="36"/>
                          <w:szCs w:val="36"/>
                        </w:rPr>
                      </w:pPr>
                      <w:r>
                        <w:rPr>
                          <w:rFonts w:cs="Arial"/>
                          <w:smallCaps/>
                          <w:spacing w:val="20"/>
                          <w:sz w:val="36"/>
                          <w:szCs w:val="36"/>
                        </w:rPr>
                        <w:t>2ª Versão</w:t>
                      </w:r>
                    </w:p>
                    <w:p w:rsidR="00263A36" w:rsidRDefault="00263A36" w:rsidP="006C752E">
                      <w:pPr>
                        <w:spacing w:line="240" w:lineRule="auto"/>
                        <w:jc w:val="center"/>
                        <w:rPr>
                          <w:rFonts w:cs="Arial"/>
                          <w:smallCaps/>
                          <w:spacing w:val="20"/>
                          <w:sz w:val="36"/>
                          <w:szCs w:val="36"/>
                        </w:rPr>
                      </w:pPr>
                    </w:p>
                    <w:p w:rsidR="00263A36" w:rsidRDefault="00263A36" w:rsidP="006C752E">
                      <w:pPr>
                        <w:spacing w:line="240" w:lineRule="auto"/>
                        <w:jc w:val="center"/>
                        <w:rPr>
                          <w:rFonts w:cs="Arial"/>
                          <w:smallCaps/>
                          <w:spacing w:val="20"/>
                          <w:sz w:val="36"/>
                          <w:szCs w:val="36"/>
                        </w:rPr>
                      </w:pPr>
                      <w:r>
                        <w:rPr>
                          <w:noProof/>
                          <w:sz w:val="36"/>
                          <w:szCs w:val="36"/>
                        </w:rPr>
                        <w:drawing>
                          <wp:inline distT="0" distB="0" distL="0" distR="0" wp14:anchorId="5FB66A1B" wp14:editId="741185D7">
                            <wp:extent cx="2552700" cy="771525"/>
                            <wp:effectExtent l="0" t="0" r="0" b="0"/>
                            <wp:docPr id="1" name="Imagem 1"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263A36" w:rsidRPr="00FF43AA" w:rsidRDefault="00263A36" w:rsidP="006C752E">
                      <w:pPr>
                        <w:spacing w:line="240" w:lineRule="auto"/>
                        <w:jc w:val="center"/>
                        <w:rPr>
                          <w:rFonts w:cs="Arial"/>
                          <w:smallCaps/>
                          <w:spacing w:val="20"/>
                          <w:sz w:val="36"/>
                          <w:szCs w:val="36"/>
                        </w:rPr>
                      </w:pPr>
                    </w:p>
                    <w:p w:rsidR="00263A36" w:rsidRPr="00FF43AA" w:rsidRDefault="00263A36" w:rsidP="006C752E">
                      <w:pPr>
                        <w:spacing w:line="240" w:lineRule="auto"/>
                        <w:jc w:val="center"/>
                        <w:rPr>
                          <w:rFonts w:cs="Arial"/>
                          <w:smallCaps/>
                          <w:spacing w:val="20"/>
                          <w:sz w:val="36"/>
                          <w:szCs w:val="36"/>
                        </w:rPr>
                      </w:pPr>
                      <w:r>
                        <w:rPr>
                          <w:rFonts w:cs="Arial"/>
                          <w:smallCaps/>
                          <w:spacing w:val="20"/>
                          <w:sz w:val="36"/>
                          <w:szCs w:val="36"/>
                        </w:rPr>
                        <w:t>Dionísio</w:t>
                      </w:r>
                    </w:p>
                    <w:p w:rsidR="00263A36" w:rsidRPr="00FF43AA" w:rsidRDefault="00263A36" w:rsidP="006C752E">
                      <w:pPr>
                        <w:jc w:val="center"/>
                        <w:rPr>
                          <w:rFonts w:cs="Arial"/>
                          <w:smallCaps/>
                          <w:spacing w:val="20"/>
                          <w:sz w:val="36"/>
                          <w:szCs w:val="36"/>
                        </w:rPr>
                      </w:pPr>
                      <w:r>
                        <w:rPr>
                          <w:rFonts w:cs="Arial"/>
                          <w:smallCaps/>
                          <w:spacing w:val="20"/>
                          <w:sz w:val="36"/>
                          <w:szCs w:val="36"/>
                        </w:rPr>
                        <w:t>Outubro / 2019</w:t>
                      </w:r>
                    </w:p>
                  </w:txbxContent>
                </v:textbox>
                <w10:wrap type="square" anchorx="margin" anchory="margin"/>
              </v:shape>
            </w:pict>
          </mc:Fallback>
        </mc:AlternateContent>
      </w:r>
      <w:r w:rsidRPr="00E60802">
        <w:rPr>
          <w:noProof/>
        </w:rPr>
        <w:t xml:space="preserve"> </w:t>
      </w:r>
    </w:p>
    <w:p w:rsidR="006C752E" w:rsidRDefault="006C752E" w:rsidP="006C752E">
      <w:pPr>
        <w:widowControl/>
        <w:spacing w:line="240" w:lineRule="auto"/>
        <w:jc w:val="left"/>
        <w:rPr>
          <w:b/>
          <w:i/>
        </w:rPr>
      </w:pPr>
    </w:p>
    <w:p w:rsidR="006C752E" w:rsidRDefault="006C752E" w:rsidP="006C752E">
      <w:pPr>
        <w:widowControl/>
        <w:spacing w:line="240" w:lineRule="auto"/>
        <w:jc w:val="left"/>
        <w:rPr>
          <w:b/>
          <w:i/>
        </w:rPr>
      </w:pPr>
      <w:r>
        <w:rPr>
          <w:b/>
          <w:i/>
          <w:noProof/>
        </w:rPr>
        <w:t xml:space="preserve"> </w:t>
      </w:r>
    </w:p>
    <w:p w:rsidR="006C752E" w:rsidRDefault="006C752E" w:rsidP="006C752E">
      <w:pPr>
        <w:widowControl/>
        <w:spacing w:line="240" w:lineRule="auto"/>
        <w:jc w:val="left"/>
        <w:rPr>
          <w:b/>
          <w:i/>
        </w:rPr>
        <w:sectPr w:rsidR="006C752E" w:rsidSect="006C752E">
          <w:headerReference w:type="default" r:id="rId13"/>
          <w:footerReference w:type="default" r:id="rId14"/>
          <w:pgSz w:w="11907" w:h="16840" w:code="9"/>
          <w:pgMar w:top="1985" w:right="1418" w:bottom="1418" w:left="1985" w:header="567" w:footer="720" w:gutter="0"/>
          <w:pgNumType w:start="1"/>
          <w:cols w:space="720"/>
        </w:sectPr>
      </w:pPr>
      <w:r>
        <w:rPr>
          <w:b/>
          <w:i/>
          <w:noProof/>
        </w:rPr>
        <mc:AlternateContent>
          <mc:Choice Requires="wpg">
            <w:drawing>
              <wp:anchor distT="0" distB="0" distL="114300" distR="114300" simplePos="0" relativeHeight="251666432" behindDoc="0" locked="0" layoutInCell="1" allowOverlap="1" wp14:anchorId="1B726397" wp14:editId="0E636A0E">
                <wp:simplePos x="0" y="0"/>
                <wp:positionH relativeFrom="column">
                  <wp:posOffset>-174625</wp:posOffset>
                </wp:positionH>
                <wp:positionV relativeFrom="paragraph">
                  <wp:posOffset>1245870</wp:posOffset>
                </wp:positionV>
                <wp:extent cx="5762625" cy="1409700"/>
                <wp:effectExtent l="0" t="0" r="28575" b="0"/>
                <wp:wrapNone/>
                <wp:docPr id="53" name="Grupo 53"/>
                <wp:cNvGraphicFramePr/>
                <a:graphic xmlns:a="http://schemas.openxmlformats.org/drawingml/2006/main">
                  <a:graphicData uri="http://schemas.microsoft.com/office/word/2010/wordprocessingGroup">
                    <wpg:wgp>
                      <wpg:cNvGrpSpPr/>
                      <wpg:grpSpPr>
                        <a:xfrm>
                          <a:off x="0" y="0"/>
                          <a:ext cx="5762625" cy="1409700"/>
                          <a:chOff x="0" y="0"/>
                          <a:chExt cx="5762625" cy="1409700"/>
                        </a:xfrm>
                      </wpg:grpSpPr>
                      <wps:wsp>
                        <wps:cNvPr id="62" name="Caixa de texto 62"/>
                        <wps:cNvSpPr txBox="1"/>
                        <wps:spPr>
                          <a:xfrm>
                            <a:off x="1533525" y="57150"/>
                            <a:ext cx="4229100" cy="128587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F62FB" w:rsidRDefault="00EF62FB" w:rsidP="006C752E">
                              <w:pPr>
                                <w:jc w:val="center"/>
                                <w:rPr>
                                  <w:b/>
                                  <w:sz w:val="30"/>
                                  <w:szCs w:val="30"/>
                                  <w14:shadow w14:blurRad="50800" w14:dist="38100" w14:dir="2700000" w14:sx="100000" w14:sy="100000" w14:kx="0" w14:ky="0" w14:algn="tl">
                                    <w14:srgbClr w14:val="000000">
                                      <w14:alpha w14:val="60000"/>
                                    </w14:srgbClr>
                                  </w14:shadow>
                                </w:rPr>
                              </w:pPr>
                              <w:r w:rsidRPr="007A73CD">
                                <w:rPr>
                                  <w:b/>
                                  <w:sz w:val="30"/>
                                  <w:szCs w:val="30"/>
                                  <w14:shadow w14:blurRad="50800" w14:dist="38100" w14:dir="2700000" w14:sx="100000" w14:sy="100000" w14:kx="0" w14:ky="0" w14:algn="tl">
                                    <w14:srgbClr w14:val="000000">
                                      <w14:alpha w14:val="60000"/>
                                    </w14:srgbClr>
                                  </w14:shadow>
                                </w:rPr>
                                <w:t xml:space="preserve">Prefeitura Municipal de </w:t>
                              </w:r>
                              <w:r>
                                <w:rPr>
                                  <w:b/>
                                  <w:sz w:val="30"/>
                                  <w:szCs w:val="30"/>
                                  <w14:shadow w14:blurRad="50800" w14:dist="38100" w14:dir="2700000" w14:sx="100000" w14:sy="100000" w14:kx="0" w14:ky="0" w14:algn="tl">
                                    <w14:srgbClr w14:val="000000">
                                      <w14:alpha w14:val="60000"/>
                                    </w14:srgbClr>
                                  </w14:shadow>
                                </w:rPr>
                                <w:t>Dionísio</w:t>
                              </w:r>
                            </w:p>
                            <w:p w:rsidR="00EF62FB" w:rsidRDefault="00EF62FB" w:rsidP="006C752E">
                              <w:pPr>
                                <w:jc w:val="center"/>
                                <w:rPr>
                                  <w:rFonts w:cs="Arial"/>
                                </w:rPr>
                              </w:pPr>
                              <w:r>
                                <w:rPr>
                                  <w:rFonts w:cs="Arial"/>
                                </w:rPr>
                                <w:t>Praça São Sebastião, 433</w:t>
                              </w:r>
                              <w:r w:rsidRPr="007A73CD">
                                <w:rPr>
                                  <w:rFonts w:cs="Arial"/>
                                </w:rPr>
                                <w:t xml:space="preserve">, Bairro </w:t>
                              </w:r>
                              <w:proofErr w:type="gramStart"/>
                              <w:r w:rsidRPr="007A73CD">
                                <w:rPr>
                                  <w:rFonts w:cs="Arial"/>
                                </w:rPr>
                                <w:t>Centro</w:t>
                              </w:r>
                              <w:proofErr w:type="gramEnd"/>
                            </w:p>
                            <w:p w:rsidR="00EF62FB" w:rsidRPr="007A73CD" w:rsidRDefault="00EF62FB" w:rsidP="006C752E">
                              <w:pPr>
                                <w:jc w:val="center"/>
                                <w:rPr>
                                  <w:rFonts w:cs="Arial"/>
                                </w:rPr>
                              </w:pPr>
                              <w:r>
                                <w:rPr>
                                  <w:rFonts w:cs="Arial"/>
                                </w:rPr>
                                <w:t>Dionísio – MG CEP 35.984-000</w:t>
                              </w:r>
                            </w:p>
                            <w:p w:rsidR="00EF62FB" w:rsidRPr="007A73CD" w:rsidRDefault="00EF62FB" w:rsidP="006C752E">
                              <w:pPr>
                                <w:jc w:val="center"/>
                                <w:rPr>
                                  <w:rFonts w:cs="Arial"/>
                                </w:rPr>
                              </w:pPr>
                              <w:r w:rsidRPr="007A73CD">
                                <w:rPr>
                                  <w:rFonts w:cs="Arial"/>
                                </w:rPr>
                                <w:t>Telefone: (</w:t>
                              </w:r>
                              <w:r>
                                <w:rPr>
                                  <w:rFonts w:cs="Arial"/>
                                </w:rPr>
                                <w:t>31</w:t>
                              </w:r>
                              <w:r w:rsidRPr="007A73CD">
                                <w:rPr>
                                  <w:rFonts w:cs="Arial"/>
                                </w:rPr>
                                <w:t xml:space="preserve">) </w:t>
                              </w:r>
                              <w:r>
                                <w:rPr>
                                  <w:rFonts w:cs="Arial"/>
                                </w:rPr>
                                <w:t>3858-1202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2" name="Imagem 52" descr="Resultado de imagem para dionÃ­sio mg brasÃ£o"/>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wpg:wgp>
                  </a:graphicData>
                </a:graphic>
              </wp:anchor>
            </w:drawing>
          </mc:Choice>
          <mc:Fallback>
            <w:pict>
              <v:group id="Grupo 53" o:spid="_x0000_s1031" style="position:absolute;margin-left:-13.75pt;margin-top:98.1pt;width:453.75pt;height:111pt;z-index:251666432" coordsize="57626,140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ETAAAAAFJnaHRsb25n&#10;AAABEw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">
                <v:shape id="Caixa de texto 62" o:spid="_x0000_s1032" type="#_x0000_t202" style="position:absolute;left:15335;top:571;width:42291;height:12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31sEA&#10;AADbAAAADwAAAGRycy9kb3ducmV2LnhtbESPT4vCMBTE7wt+h/AEb2uqsP6pRimCsOBptej10Tzb&#10;YvNSkljrtzfCgsdhZn7DrLe9aURHzteWFUzGCQjiwuqaSwX5af+9AOEDssbGMil4koftZvC1xlTb&#10;B/9RdwyliBD2KSqoQmhTKX1RkUE/ti1x9K7WGQxRulJqh48IN42cJslMGqw5LlTY0q6i4na8GwXn&#10;w2kv+bC45z91lt34Mu+WuVNqNOyzFYhAffiE/9u/WsFsCu8v8Q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99bBAAAA2wAAAA8AAAAAAAAAAAAAAAAAmAIAAGRycy9kb3du&#10;cmV2LnhtbFBLBQYAAAAABAAEAPUAAACGAwAAAAA=&#10;" fillcolor="white [3212]" strokecolor="white [3212]" strokeweight=".5pt">
                  <v:textbox>
                    <w:txbxContent>
                      <w:p w:rsidR="00263A36" w:rsidRDefault="00263A36" w:rsidP="006C752E">
                        <w:pPr>
                          <w:jc w:val="center"/>
                          <w:rPr>
                            <w:b/>
                            <w:sz w:val="30"/>
                            <w:szCs w:val="30"/>
                            <w14:shadow w14:blurRad="50800" w14:dist="38100" w14:dir="2700000" w14:sx="100000" w14:sy="100000" w14:kx="0" w14:ky="0" w14:algn="tl">
                              <w14:srgbClr w14:val="000000">
                                <w14:alpha w14:val="60000"/>
                              </w14:srgbClr>
                            </w14:shadow>
                          </w:rPr>
                        </w:pPr>
                        <w:r w:rsidRPr="007A73CD">
                          <w:rPr>
                            <w:b/>
                            <w:sz w:val="30"/>
                            <w:szCs w:val="30"/>
                            <w14:shadow w14:blurRad="50800" w14:dist="38100" w14:dir="2700000" w14:sx="100000" w14:sy="100000" w14:kx="0" w14:ky="0" w14:algn="tl">
                              <w14:srgbClr w14:val="000000">
                                <w14:alpha w14:val="60000"/>
                              </w14:srgbClr>
                            </w14:shadow>
                          </w:rPr>
                          <w:t xml:space="preserve">Prefeitura Municipal de </w:t>
                        </w:r>
                        <w:r>
                          <w:rPr>
                            <w:b/>
                            <w:sz w:val="30"/>
                            <w:szCs w:val="30"/>
                            <w14:shadow w14:blurRad="50800" w14:dist="38100" w14:dir="2700000" w14:sx="100000" w14:sy="100000" w14:kx="0" w14:ky="0" w14:algn="tl">
                              <w14:srgbClr w14:val="000000">
                                <w14:alpha w14:val="60000"/>
                              </w14:srgbClr>
                            </w14:shadow>
                          </w:rPr>
                          <w:t>Dionísio</w:t>
                        </w:r>
                      </w:p>
                      <w:p w:rsidR="00263A36" w:rsidRDefault="00263A36" w:rsidP="006C752E">
                        <w:pPr>
                          <w:jc w:val="center"/>
                          <w:rPr>
                            <w:rFonts w:cs="Arial"/>
                          </w:rPr>
                        </w:pPr>
                        <w:r>
                          <w:rPr>
                            <w:rFonts w:cs="Arial"/>
                          </w:rPr>
                          <w:t>Praça São Sebastião, 433</w:t>
                        </w:r>
                        <w:r w:rsidRPr="007A73CD">
                          <w:rPr>
                            <w:rFonts w:cs="Arial"/>
                          </w:rPr>
                          <w:t xml:space="preserve">, Bairro </w:t>
                        </w:r>
                        <w:proofErr w:type="gramStart"/>
                        <w:r w:rsidRPr="007A73CD">
                          <w:rPr>
                            <w:rFonts w:cs="Arial"/>
                          </w:rPr>
                          <w:t>Centro</w:t>
                        </w:r>
                        <w:proofErr w:type="gramEnd"/>
                      </w:p>
                      <w:p w:rsidR="00263A36" w:rsidRPr="007A73CD" w:rsidRDefault="00263A36" w:rsidP="006C752E">
                        <w:pPr>
                          <w:jc w:val="center"/>
                          <w:rPr>
                            <w:rFonts w:cs="Arial"/>
                          </w:rPr>
                        </w:pPr>
                        <w:r>
                          <w:rPr>
                            <w:rFonts w:cs="Arial"/>
                          </w:rPr>
                          <w:t>Dionísio – MG CEP 35.984-000</w:t>
                        </w:r>
                      </w:p>
                      <w:p w:rsidR="00263A36" w:rsidRPr="007A73CD" w:rsidRDefault="00263A36" w:rsidP="006C752E">
                        <w:pPr>
                          <w:jc w:val="center"/>
                          <w:rPr>
                            <w:rFonts w:cs="Arial"/>
                          </w:rPr>
                        </w:pPr>
                        <w:r w:rsidRPr="007A73CD">
                          <w:rPr>
                            <w:rFonts w:cs="Arial"/>
                          </w:rPr>
                          <w:t>Telefone: (</w:t>
                        </w:r>
                        <w:r>
                          <w:rPr>
                            <w:rFonts w:cs="Arial"/>
                          </w:rPr>
                          <w:t>31</w:t>
                        </w:r>
                        <w:r w:rsidRPr="007A73CD">
                          <w:rPr>
                            <w:rFonts w:cs="Arial"/>
                          </w:rPr>
                          <w:t xml:space="preserve">) </w:t>
                        </w:r>
                        <w:r>
                          <w:rPr>
                            <w:rFonts w:cs="Arial"/>
                          </w:rPr>
                          <w:t>3858-1202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2" o:spid="_x0000_s1033" type="#_x0000_t75" alt="Resultado de imagem para dionÃ­sio mg brasÃ£o" style="position:absolute;width:14097;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L75LCAAAA2wAAAA8AAABkcnMvZG93bnJldi54bWxEj09rAjEUxO8Fv0N4greadWmLrEYRYcFS&#10;eqit98fmuVncvCxJ3D/f3hQKPQ4z8xtmux9tK3ryoXGsYLXMQBBXTjdcK/j5Lp/XIEJE1tg6JgUT&#10;BdjvZk9bLLQb+Iv6c6xFgnAoUIGJsSukDJUhi2HpOuLkXZ23GJP0tdQehwS3rcyz7E1abDgtGOzo&#10;aKi6ne9WQXsdypdp6rvy3ZsTyw9bXz5zpRbz8bABEWmM/+G/9kkreM3h90v6AXL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S++SwgAAANsAAAAPAAAAAAAAAAAAAAAAAJ8C&#10;AABkcnMvZG93bnJldi54bWxQSwUGAAAAAAQABAD3AAAAjgMAAAAA&#10;">
                  <v:imagedata r:id="rId16" o:title="Resultado de imagem para dionÃ­sio mg brasÃ£o"/>
                  <v:path arrowok="t"/>
                </v:shape>
              </v:group>
            </w:pict>
          </mc:Fallback>
        </mc:AlternateContent>
      </w:r>
    </w:p>
    <w:p w:rsidR="00397394" w:rsidRPr="00005D62" w:rsidRDefault="00397394" w:rsidP="00397394">
      <w:pPr>
        <w:jc w:val="center"/>
        <w:rPr>
          <w:b/>
          <w:i/>
        </w:rPr>
      </w:pPr>
      <w:r w:rsidRPr="00005D62">
        <w:rPr>
          <w:b/>
          <w:i/>
        </w:rPr>
        <w:lastRenderedPageBreak/>
        <w:t>SUMÁRIO</w:t>
      </w:r>
    </w:p>
    <w:bookmarkStart w:id="4" w:name="_Toc23162505"/>
    <w:bookmarkStart w:id="5" w:name="_Toc23162563"/>
    <w:bookmarkEnd w:id="1"/>
    <w:bookmarkEnd w:id="2"/>
    <w:p w:rsidR="00891E3F" w:rsidRDefault="00263A36">
      <w:pPr>
        <w:pStyle w:val="Sumrio1"/>
        <w:tabs>
          <w:tab w:val="right" w:leader="dot" w:pos="8778"/>
        </w:tabs>
        <w:rPr>
          <w:rFonts w:asciiTheme="minorHAnsi" w:eastAsiaTheme="minorEastAsia" w:hAnsiTheme="minorHAnsi" w:cstheme="minorBidi"/>
          <w:b w:val="0"/>
          <w:i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23163640" w:history="1">
        <w:r w:rsidR="00891E3F" w:rsidRPr="00975B37">
          <w:rPr>
            <w:rStyle w:val="Hyperlink"/>
            <w:noProof/>
          </w:rPr>
          <w:t>apresentação</w:t>
        </w:r>
        <w:r w:rsidR="00891E3F">
          <w:rPr>
            <w:noProof/>
            <w:webHidden/>
          </w:rPr>
          <w:tab/>
        </w:r>
        <w:r w:rsidR="00891E3F">
          <w:rPr>
            <w:noProof/>
            <w:webHidden/>
          </w:rPr>
          <w:fldChar w:fldCharType="begin"/>
        </w:r>
        <w:r w:rsidR="00891E3F">
          <w:rPr>
            <w:noProof/>
            <w:webHidden/>
          </w:rPr>
          <w:instrText xml:space="preserve"> PAGEREF _Toc23163640 \h </w:instrText>
        </w:r>
        <w:r w:rsidR="00891E3F">
          <w:rPr>
            <w:noProof/>
            <w:webHidden/>
          </w:rPr>
        </w:r>
        <w:r w:rsidR="00891E3F">
          <w:rPr>
            <w:noProof/>
            <w:webHidden/>
          </w:rPr>
          <w:fldChar w:fldCharType="separate"/>
        </w:r>
        <w:r w:rsidR="00EF62FB">
          <w:rPr>
            <w:noProof/>
            <w:webHidden/>
          </w:rPr>
          <w:t>2</w:t>
        </w:r>
        <w:r w:rsidR="00891E3F">
          <w:rPr>
            <w:noProof/>
            <w:webHidden/>
          </w:rPr>
          <w:fldChar w:fldCharType="end"/>
        </w:r>
      </w:hyperlink>
    </w:p>
    <w:p w:rsidR="00891E3F" w:rsidRDefault="00EF62FB">
      <w:pPr>
        <w:pStyle w:val="Sumrio1"/>
        <w:tabs>
          <w:tab w:val="right" w:leader="dot" w:pos="8778"/>
        </w:tabs>
        <w:rPr>
          <w:rFonts w:asciiTheme="minorHAnsi" w:eastAsiaTheme="minorEastAsia" w:hAnsiTheme="minorHAnsi" w:cstheme="minorBidi"/>
          <w:b w:val="0"/>
          <w:i w:val="0"/>
          <w:caps w:val="0"/>
          <w:noProof/>
          <w:sz w:val="22"/>
          <w:szCs w:val="22"/>
        </w:rPr>
      </w:pPr>
      <w:hyperlink w:anchor="_Toc23163641" w:history="1">
        <w:r w:rsidR="00891E3F" w:rsidRPr="00975B37">
          <w:rPr>
            <w:rStyle w:val="Hyperlink"/>
            <w:noProof/>
          </w:rPr>
          <w:t>introdução</w:t>
        </w:r>
        <w:r w:rsidR="00891E3F">
          <w:rPr>
            <w:noProof/>
            <w:webHidden/>
          </w:rPr>
          <w:tab/>
        </w:r>
        <w:r w:rsidR="00891E3F">
          <w:rPr>
            <w:noProof/>
            <w:webHidden/>
          </w:rPr>
          <w:fldChar w:fldCharType="begin"/>
        </w:r>
        <w:r w:rsidR="00891E3F">
          <w:rPr>
            <w:noProof/>
            <w:webHidden/>
          </w:rPr>
          <w:instrText xml:space="preserve"> PAGEREF _Toc23163641 \h </w:instrText>
        </w:r>
        <w:r w:rsidR="00891E3F">
          <w:rPr>
            <w:noProof/>
            <w:webHidden/>
          </w:rPr>
        </w:r>
        <w:r w:rsidR="00891E3F">
          <w:rPr>
            <w:noProof/>
            <w:webHidden/>
          </w:rPr>
          <w:fldChar w:fldCharType="separate"/>
        </w:r>
        <w:r>
          <w:rPr>
            <w:noProof/>
            <w:webHidden/>
          </w:rPr>
          <w:t>3</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42" w:history="1">
        <w:r w:rsidR="00891E3F" w:rsidRPr="00975B37">
          <w:rPr>
            <w:rStyle w:val="Hyperlink"/>
            <w:noProof/>
          </w:rPr>
          <w:t>1.</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Descrição geral da ete</w:t>
        </w:r>
        <w:r w:rsidR="00891E3F">
          <w:rPr>
            <w:noProof/>
            <w:webHidden/>
          </w:rPr>
          <w:tab/>
        </w:r>
        <w:r w:rsidR="00891E3F">
          <w:rPr>
            <w:noProof/>
            <w:webHidden/>
          </w:rPr>
          <w:fldChar w:fldCharType="begin"/>
        </w:r>
        <w:r w:rsidR="00891E3F">
          <w:rPr>
            <w:noProof/>
            <w:webHidden/>
          </w:rPr>
          <w:instrText xml:space="preserve"> PAGEREF _Toc23163642 \h </w:instrText>
        </w:r>
        <w:r w:rsidR="00891E3F">
          <w:rPr>
            <w:noProof/>
            <w:webHidden/>
          </w:rPr>
        </w:r>
        <w:r w:rsidR="00891E3F">
          <w:rPr>
            <w:noProof/>
            <w:webHidden/>
          </w:rPr>
          <w:fldChar w:fldCharType="separate"/>
        </w:r>
        <w:r>
          <w:rPr>
            <w:noProof/>
            <w:webHidden/>
          </w:rPr>
          <w:t>4</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43" w:history="1">
        <w:r w:rsidR="00891E3F" w:rsidRPr="00975B37">
          <w:rPr>
            <w:rStyle w:val="Hyperlink"/>
            <w:noProof/>
          </w:rPr>
          <w:t>1.1.</w:t>
        </w:r>
        <w:r w:rsidR="00891E3F">
          <w:rPr>
            <w:rFonts w:asciiTheme="minorHAnsi" w:eastAsiaTheme="minorEastAsia" w:hAnsiTheme="minorHAnsi" w:cstheme="minorBidi"/>
            <w:noProof/>
            <w:szCs w:val="22"/>
          </w:rPr>
          <w:tab/>
        </w:r>
        <w:r w:rsidR="00891E3F" w:rsidRPr="00975B37">
          <w:rPr>
            <w:rStyle w:val="Hyperlink"/>
            <w:noProof/>
          </w:rPr>
          <w:t>Unidades que Compõem a ETE</w:t>
        </w:r>
        <w:r w:rsidR="00891E3F">
          <w:rPr>
            <w:noProof/>
            <w:webHidden/>
          </w:rPr>
          <w:tab/>
        </w:r>
        <w:r w:rsidR="00891E3F">
          <w:rPr>
            <w:noProof/>
            <w:webHidden/>
          </w:rPr>
          <w:fldChar w:fldCharType="begin"/>
        </w:r>
        <w:r w:rsidR="00891E3F">
          <w:rPr>
            <w:noProof/>
            <w:webHidden/>
          </w:rPr>
          <w:instrText xml:space="preserve"> PAGEREF _Toc23163643 \h </w:instrText>
        </w:r>
        <w:r w:rsidR="00891E3F">
          <w:rPr>
            <w:noProof/>
            <w:webHidden/>
          </w:rPr>
        </w:r>
        <w:r w:rsidR="00891E3F">
          <w:rPr>
            <w:noProof/>
            <w:webHidden/>
          </w:rPr>
          <w:fldChar w:fldCharType="separate"/>
        </w:r>
        <w:r>
          <w:rPr>
            <w:noProof/>
            <w:webHidden/>
          </w:rPr>
          <w:t>4</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44" w:history="1">
        <w:r w:rsidR="00891E3F" w:rsidRPr="00975B37">
          <w:rPr>
            <w:rStyle w:val="Hyperlink"/>
            <w:noProof/>
          </w:rPr>
          <w:t>1.2.</w:t>
        </w:r>
        <w:r w:rsidR="00891E3F">
          <w:rPr>
            <w:rFonts w:asciiTheme="minorHAnsi" w:eastAsiaTheme="minorEastAsia" w:hAnsiTheme="minorHAnsi" w:cstheme="minorBidi"/>
            <w:noProof/>
            <w:szCs w:val="22"/>
          </w:rPr>
          <w:tab/>
        </w:r>
        <w:r w:rsidR="00891E3F" w:rsidRPr="00975B37">
          <w:rPr>
            <w:rStyle w:val="Hyperlink"/>
            <w:noProof/>
          </w:rPr>
          <w:t>Sequência do Processo de Tratamento</w:t>
        </w:r>
        <w:r w:rsidR="00891E3F">
          <w:rPr>
            <w:noProof/>
            <w:webHidden/>
          </w:rPr>
          <w:tab/>
        </w:r>
        <w:r w:rsidR="00891E3F">
          <w:rPr>
            <w:noProof/>
            <w:webHidden/>
          </w:rPr>
          <w:fldChar w:fldCharType="begin"/>
        </w:r>
        <w:r w:rsidR="00891E3F">
          <w:rPr>
            <w:noProof/>
            <w:webHidden/>
          </w:rPr>
          <w:instrText xml:space="preserve"> PAGEREF _Toc23163644 \h </w:instrText>
        </w:r>
        <w:r w:rsidR="00891E3F">
          <w:rPr>
            <w:noProof/>
            <w:webHidden/>
          </w:rPr>
        </w:r>
        <w:r w:rsidR="00891E3F">
          <w:rPr>
            <w:noProof/>
            <w:webHidden/>
          </w:rPr>
          <w:fldChar w:fldCharType="separate"/>
        </w:r>
        <w:r>
          <w:rPr>
            <w:noProof/>
            <w:webHidden/>
          </w:rPr>
          <w:t>4</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45" w:history="1">
        <w:r w:rsidR="00891E3F" w:rsidRPr="00975B37">
          <w:rPr>
            <w:rStyle w:val="Hyperlink"/>
            <w:noProof/>
          </w:rPr>
          <w:t>2.</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cARACTERIZAÇÃO DAS UNIDADES COMPONENTES DA ETE</w:t>
        </w:r>
        <w:r w:rsidR="00891E3F">
          <w:rPr>
            <w:noProof/>
            <w:webHidden/>
          </w:rPr>
          <w:tab/>
        </w:r>
        <w:r w:rsidR="00891E3F">
          <w:rPr>
            <w:noProof/>
            <w:webHidden/>
          </w:rPr>
          <w:fldChar w:fldCharType="begin"/>
        </w:r>
        <w:r w:rsidR="00891E3F">
          <w:rPr>
            <w:noProof/>
            <w:webHidden/>
          </w:rPr>
          <w:instrText xml:space="preserve"> PAGEREF _Toc23163645 \h </w:instrText>
        </w:r>
        <w:r w:rsidR="00891E3F">
          <w:rPr>
            <w:noProof/>
            <w:webHidden/>
          </w:rPr>
        </w:r>
        <w:r w:rsidR="00891E3F">
          <w:rPr>
            <w:noProof/>
            <w:webHidden/>
          </w:rPr>
          <w:fldChar w:fldCharType="separate"/>
        </w:r>
        <w:r>
          <w:rPr>
            <w:noProof/>
            <w:webHidden/>
          </w:rPr>
          <w:t>5</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46" w:history="1">
        <w:r w:rsidR="00891E3F" w:rsidRPr="00975B37">
          <w:rPr>
            <w:rStyle w:val="Hyperlink"/>
            <w:noProof/>
          </w:rPr>
          <w:t>2.1.</w:t>
        </w:r>
        <w:r w:rsidR="00891E3F">
          <w:rPr>
            <w:rFonts w:asciiTheme="minorHAnsi" w:eastAsiaTheme="minorEastAsia" w:hAnsiTheme="minorHAnsi" w:cstheme="minorBidi"/>
            <w:noProof/>
            <w:szCs w:val="22"/>
          </w:rPr>
          <w:tab/>
        </w:r>
        <w:r w:rsidR="00891E3F" w:rsidRPr="00975B37">
          <w:rPr>
            <w:rStyle w:val="Hyperlink"/>
            <w:noProof/>
          </w:rPr>
          <w:t>Tratamento Preliminar</w:t>
        </w:r>
        <w:r w:rsidR="00891E3F">
          <w:rPr>
            <w:noProof/>
            <w:webHidden/>
          </w:rPr>
          <w:tab/>
        </w:r>
        <w:r w:rsidR="00891E3F">
          <w:rPr>
            <w:noProof/>
            <w:webHidden/>
          </w:rPr>
          <w:fldChar w:fldCharType="begin"/>
        </w:r>
        <w:r w:rsidR="00891E3F">
          <w:rPr>
            <w:noProof/>
            <w:webHidden/>
          </w:rPr>
          <w:instrText xml:space="preserve"> PAGEREF _Toc23163646 \h </w:instrText>
        </w:r>
        <w:r w:rsidR="00891E3F">
          <w:rPr>
            <w:noProof/>
            <w:webHidden/>
          </w:rPr>
        </w:r>
        <w:r w:rsidR="00891E3F">
          <w:rPr>
            <w:noProof/>
            <w:webHidden/>
          </w:rPr>
          <w:fldChar w:fldCharType="separate"/>
        </w:r>
        <w:r>
          <w:rPr>
            <w:noProof/>
            <w:webHidden/>
          </w:rPr>
          <w:t>5</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47" w:history="1">
        <w:r w:rsidR="00891E3F" w:rsidRPr="00975B37">
          <w:rPr>
            <w:rStyle w:val="Hyperlink"/>
            <w:noProof/>
          </w:rPr>
          <w:t>2.2.</w:t>
        </w:r>
        <w:r w:rsidR="00891E3F">
          <w:rPr>
            <w:rFonts w:asciiTheme="minorHAnsi" w:eastAsiaTheme="minorEastAsia" w:hAnsiTheme="minorHAnsi" w:cstheme="minorBidi"/>
            <w:noProof/>
            <w:szCs w:val="22"/>
          </w:rPr>
          <w:tab/>
        </w:r>
        <w:r w:rsidR="00891E3F" w:rsidRPr="00975B37">
          <w:rPr>
            <w:rStyle w:val="Hyperlink"/>
            <w:noProof/>
          </w:rPr>
          <w:t>Elevatória de Esgotos</w:t>
        </w:r>
        <w:r w:rsidR="00891E3F">
          <w:rPr>
            <w:noProof/>
            <w:webHidden/>
          </w:rPr>
          <w:tab/>
        </w:r>
        <w:r w:rsidR="00891E3F">
          <w:rPr>
            <w:noProof/>
            <w:webHidden/>
          </w:rPr>
          <w:fldChar w:fldCharType="begin"/>
        </w:r>
        <w:r w:rsidR="00891E3F">
          <w:rPr>
            <w:noProof/>
            <w:webHidden/>
          </w:rPr>
          <w:instrText xml:space="preserve"> PAGEREF _Toc23163647 \h </w:instrText>
        </w:r>
        <w:r w:rsidR="00891E3F">
          <w:rPr>
            <w:noProof/>
            <w:webHidden/>
          </w:rPr>
        </w:r>
        <w:r w:rsidR="00891E3F">
          <w:rPr>
            <w:noProof/>
            <w:webHidden/>
          </w:rPr>
          <w:fldChar w:fldCharType="separate"/>
        </w:r>
        <w:r>
          <w:rPr>
            <w:noProof/>
            <w:webHidden/>
          </w:rPr>
          <w:t>5</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48" w:history="1">
        <w:r w:rsidR="00891E3F" w:rsidRPr="00975B37">
          <w:rPr>
            <w:rStyle w:val="Hyperlink"/>
            <w:noProof/>
          </w:rPr>
          <w:t>2.3.</w:t>
        </w:r>
        <w:r w:rsidR="00891E3F">
          <w:rPr>
            <w:rFonts w:asciiTheme="minorHAnsi" w:eastAsiaTheme="minorEastAsia" w:hAnsiTheme="minorHAnsi" w:cstheme="minorBidi"/>
            <w:noProof/>
            <w:szCs w:val="22"/>
          </w:rPr>
          <w:tab/>
        </w:r>
        <w:r w:rsidR="00891E3F" w:rsidRPr="00975B37">
          <w:rPr>
            <w:rStyle w:val="Hyperlink"/>
            <w:noProof/>
          </w:rPr>
          <w:t>Reator Anaeróbio (UASB)</w:t>
        </w:r>
        <w:r w:rsidR="00891E3F">
          <w:rPr>
            <w:noProof/>
            <w:webHidden/>
          </w:rPr>
          <w:tab/>
        </w:r>
        <w:r w:rsidR="00891E3F">
          <w:rPr>
            <w:noProof/>
            <w:webHidden/>
          </w:rPr>
          <w:fldChar w:fldCharType="begin"/>
        </w:r>
        <w:r w:rsidR="00891E3F">
          <w:rPr>
            <w:noProof/>
            <w:webHidden/>
          </w:rPr>
          <w:instrText xml:space="preserve"> PAGEREF _Toc23163648 \h </w:instrText>
        </w:r>
        <w:r w:rsidR="00891E3F">
          <w:rPr>
            <w:noProof/>
            <w:webHidden/>
          </w:rPr>
        </w:r>
        <w:r w:rsidR="00891E3F">
          <w:rPr>
            <w:noProof/>
            <w:webHidden/>
          </w:rPr>
          <w:fldChar w:fldCharType="separate"/>
        </w:r>
        <w:r>
          <w:rPr>
            <w:noProof/>
            <w:webHidden/>
          </w:rPr>
          <w:t>5</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49" w:history="1">
        <w:r w:rsidR="00891E3F" w:rsidRPr="00975B37">
          <w:rPr>
            <w:rStyle w:val="Hyperlink"/>
            <w:noProof/>
          </w:rPr>
          <w:t>2.4.</w:t>
        </w:r>
        <w:r w:rsidR="00891E3F">
          <w:rPr>
            <w:rFonts w:asciiTheme="minorHAnsi" w:eastAsiaTheme="minorEastAsia" w:hAnsiTheme="minorHAnsi" w:cstheme="minorBidi"/>
            <w:noProof/>
            <w:szCs w:val="22"/>
          </w:rPr>
          <w:tab/>
        </w:r>
        <w:r w:rsidR="00891E3F" w:rsidRPr="00975B37">
          <w:rPr>
            <w:rStyle w:val="Hyperlink"/>
            <w:noProof/>
          </w:rPr>
          <w:t>Filtro Anaeróbio de Fluxo Ascendente</w:t>
        </w:r>
        <w:r w:rsidR="00891E3F">
          <w:rPr>
            <w:noProof/>
            <w:webHidden/>
          </w:rPr>
          <w:tab/>
        </w:r>
        <w:r w:rsidR="00891E3F">
          <w:rPr>
            <w:noProof/>
            <w:webHidden/>
          </w:rPr>
          <w:fldChar w:fldCharType="begin"/>
        </w:r>
        <w:r w:rsidR="00891E3F">
          <w:rPr>
            <w:noProof/>
            <w:webHidden/>
          </w:rPr>
          <w:instrText xml:space="preserve"> PAGEREF _Toc23163649 \h </w:instrText>
        </w:r>
        <w:r w:rsidR="00891E3F">
          <w:rPr>
            <w:noProof/>
            <w:webHidden/>
          </w:rPr>
        </w:r>
        <w:r w:rsidR="00891E3F">
          <w:rPr>
            <w:noProof/>
            <w:webHidden/>
          </w:rPr>
          <w:fldChar w:fldCharType="separate"/>
        </w:r>
        <w:r>
          <w:rPr>
            <w:noProof/>
            <w:webHidden/>
          </w:rPr>
          <w:t>6</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0" w:history="1">
        <w:r w:rsidR="00891E3F" w:rsidRPr="00975B37">
          <w:rPr>
            <w:rStyle w:val="Hyperlink"/>
            <w:noProof/>
          </w:rPr>
          <w:t>2.5.</w:t>
        </w:r>
        <w:r w:rsidR="00891E3F">
          <w:rPr>
            <w:rFonts w:asciiTheme="minorHAnsi" w:eastAsiaTheme="minorEastAsia" w:hAnsiTheme="minorHAnsi" w:cstheme="minorBidi"/>
            <w:noProof/>
            <w:szCs w:val="22"/>
          </w:rPr>
          <w:tab/>
        </w:r>
        <w:r w:rsidR="00891E3F" w:rsidRPr="00975B37">
          <w:rPr>
            <w:rStyle w:val="Hyperlink"/>
            <w:noProof/>
          </w:rPr>
          <w:t>Dispositivos de Queima do Biogás</w:t>
        </w:r>
        <w:r w:rsidR="00891E3F">
          <w:rPr>
            <w:noProof/>
            <w:webHidden/>
          </w:rPr>
          <w:tab/>
        </w:r>
        <w:r w:rsidR="00891E3F">
          <w:rPr>
            <w:noProof/>
            <w:webHidden/>
          </w:rPr>
          <w:fldChar w:fldCharType="begin"/>
        </w:r>
        <w:r w:rsidR="00891E3F">
          <w:rPr>
            <w:noProof/>
            <w:webHidden/>
          </w:rPr>
          <w:instrText xml:space="preserve"> PAGEREF _Toc23163650 \h </w:instrText>
        </w:r>
        <w:r w:rsidR="00891E3F">
          <w:rPr>
            <w:noProof/>
            <w:webHidden/>
          </w:rPr>
        </w:r>
        <w:r w:rsidR="00891E3F">
          <w:rPr>
            <w:noProof/>
            <w:webHidden/>
          </w:rPr>
          <w:fldChar w:fldCharType="separate"/>
        </w:r>
        <w:r>
          <w:rPr>
            <w:noProof/>
            <w:webHidden/>
          </w:rPr>
          <w:t>6</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1" w:history="1">
        <w:r w:rsidR="00891E3F" w:rsidRPr="00975B37">
          <w:rPr>
            <w:rStyle w:val="Hyperlink"/>
            <w:noProof/>
          </w:rPr>
          <w:t>2.6.</w:t>
        </w:r>
        <w:r w:rsidR="00891E3F">
          <w:rPr>
            <w:rFonts w:asciiTheme="minorHAnsi" w:eastAsiaTheme="minorEastAsia" w:hAnsiTheme="minorHAnsi" w:cstheme="minorBidi"/>
            <w:noProof/>
            <w:szCs w:val="22"/>
          </w:rPr>
          <w:tab/>
        </w:r>
        <w:r w:rsidR="00891E3F" w:rsidRPr="00975B37">
          <w:rPr>
            <w:rStyle w:val="Hyperlink"/>
            <w:noProof/>
          </w:rPr>
          <w:t>Leitos de Secagem</w:t>
        </w:r>
        <w:r w:rsidR="00891E3F">
          <w:rPr>
            <w:noProof/>
            <w:webHidden/>
          </w:rPr>
          <w:tab/>
        </w:r>
        <w:r w:rsidR="00891E3F">
          <w:rPr>
            <w:noProof/>
            <w:webHidden/>
          </w:rPr>
          <w:fldChar w:fldCharType="begin"/>
        </w:r>
        <w:r w:rsidR="00891E3F">
          <w:rPr>
            <w:noProof/>
            <w:webHidden/>
          </w:rPr>
          <w:instrText xml:space="preserve"> PAGEREF _Toc23163651 \h </w:instrText>
        </w:r>
        <w:r w:rsidR="00891E3F">
          <w:rPr>
            <w:noProof/>
            <w:webHidden/>
          </w:rPr>
        </w:r>
        <w:r w:rsidR="00891E3F">
          <w:rPr>
            <w:noProof/>
            <w:webHidden/>
          </w:rPr>
          <w:fldChar w:fldCharType="separate"/>
        </w:r>
        <w:r>
          <w:rPr>
            <w:noProof/>
            <w:webHidden/>
          </w:rPr>
          <w:t>6</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2" w:history="1">
        <w:r w:rsidR="00891E3F" w:rsidRPr="00975B37">
          <w:rPr>
            <w:rStyle w:val="Hyperlink"/>
            <w:noProof/>
          </w:rPr>
          <w:t>2.7.</w:t>
        </w:r>
        <w:r w:rsidR="00891E3F">
          <w:rPr>
            <w:rFonts w:asciiTheme="minorHAnsi" w:eastAsiaTheme="minorEastAsia" w:hAnsiTheme="minorHAnsi" w:cstheme="minorBidi"/>
            <w:noProof/>
            <w:szCs w:val="22"/>
          </w:rPr>
          <w:tab/>
        </w:r>
        <w:r w:rsidR="00891E3F" w:rsidRPr="00975B37">
          <w:rPr>
            <w:rStyle w:val="Hyperlink"/>
            <w:noProof/>
          </w:rPr>
          <w:t>Unidade de Apoio Operacional</w:t>
        </w:r>
        <w:r w:rsidR="00891E3F">
          <w:rPr>
            <w:noProof/>
            <w:webHidden/>
          </w:rPr>
          <w:tab/>
        </w:r>
        <w:r w:rsidR="00891E3F">
          <w:rPr>
            <w:noProof/>
            <w:webHidden/>
          </w:rPr>
          <w:fldChar w:fldCharType="begin"/>
        </w:r>
        <w:r w:rsidR="00891E3F">
          <w:rPr>
            <w:noProof/>
            <w:webHidden/>
          </w:rPr>
          <w:instrText xml:space="preserve"> PAGEREF _Toc23163652 \h </w:instrText>
        </w:r>
        <w:r w:rsidR="00891E3F">
          <w:rPr>
            <w:noProof/>
            <w:webHidden/>
          </w:rPr>
        </w:r>
        <w:r w:rsidR="00891E3F">
          <w:rPr>
            <w:noProof/>
            <w:webHidden/>
          </w:rPr>
          <w:fldChar w:fldCharType="separate"/>
        </w:r>
        <w:r>
          <w:rPr>
            <w:noProof/>
            <w:webHidden/>
          </w:rPr>
          <w:t>6</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53" w:history="1">
        <w:r w:rsidR="00891E3F" w:rsidRPr="00975B37">
          <w:rPr>
            <w:rStyle w:val="Hyperlink"/>
            <w:noProof/>
          </w:rPr>
          <w:t>3.</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iNTERLIGAÇÕES e OPERAÇÕES DE manobras NA ETE</w:t>
        </w:r>
        <w:r w:rsidR="00891E3F">
          <w:rPr>
            <w:noProof/>
            <w:webHidden/>
          </w:rPr>
          <w:tab/>
        </w:r>
        <w:r w:rsidR="00891E3F">
          <w:rPr>
            <w:noProof/>
            <w:webHidden/>
          </w:rPr>
          <w:fldChar w:fldCharType="begin"/>
        </w:r>
        <w:r w:rsidR="00891E3F">
          <w:rPr>
            <w:noProof/>
            <w:webHidden/>
          </w:rPr>
          <w:instrText xml:space="preserve"> PAGEREF _Toc23163653 \h </w:instrText>
        </w:r>
        <w:r w:rsidR="00891E3F">
          <w:rPr>
            <w:noProof/>
            <w:webHidden/>
          </w:rPr>
        </w:r>
        <w:r w:rsidR="00891E3F">
          <w:rPr>
            <w:noProof/>
            <w:webHidden/>
          </w:rPr>
          <w:fldChar w:fldCharType="separate"/>
        </w:r>
        <w:r>
          <w:rPr>
            <w:noProof/>
            <w:webHidden/>
          </w:rPr>
          <w:t>7</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54" w:history="1">
        <w:r w:rsidR="00891E3F" w:rsidRPr="00975B37">
          <w:rPr>
            <w:rStyle w:val="Hyperlink"/>
            <w:noProof/>
          </w:rPr>
          <w:t>4.</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pROCEDIMENTOS DE SEGURANÇA DO TRABALHO</w:t>
        </w:r>
        <w:r w:rsidR="00891E3F">
          <w:rPr>
            <w:noProof/>
            <w:webHidden/>
          </w:rPr>
          <w:tab/>
        </w:r>
        <w:r w:rsidR="00891E3F">
          <w:rPr>
            <w:noProof/>
            <w:webHidden/>
          </w:rPr>
          <w:fldChar w:fldCharType="begin"/>
        </w:r>
        <w:r w:rsidR="00891E3F">
          <w:rPr>
            <w:noProof/>
            <w:webHidden/>
          </w:rPr>
          <w:instrText xml:space="preserve"> PAGEREF _Toc23163654 \h </w:instrText>
        </w:r>
        <w:r w:rsidR="00891E3F">
          <w:rPr>
            <w:noProof/>
            <w:webHidden/>
          </w:rPr>
        </w:r>
        <w:r w:rsidR="00891E3F">
          <w:rPr>
            <w:noProof/>
            <w:webHidden/>
          </w:rPr>
          <w:fldChar w:fldCharType="separate"/>
        </w:r>
        <w:r>
          <w:rPr>
            <w:noProof/>
            <w:webHidden/>
          </w:rPr>
          <w:t>8</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5" w:history="1">
        <w:r w:rsidR="00891E3F" w:rsidRPr="00975B37">
          <w:rPr>
            <w:rStyle w:val="Hyperlink"/>
            <w:noProof/>
          </w:rPr>
          <w:t>4.1.</w:t>
        </w:r>
        <w:r w:rsidR="00891E3F">
          <w:rPr>
            <w:rFonts w:asciiTheme="minorHAnsi" w:eastAsiaTheme="minorEastAsia" w:hAnsiTheme="minorHAnsi" w:cstheme="minorBidi"/>
            <w:noProof/>
            <w:szCs w:val="22"/>
          </w:rPr>
          <w:tab/>
        </w:r>
        <w:r w:rsidR="00891E3F" w:rsidRPr="00975B37">
          <w:rPr>
            <w:rStyle w:val="Hyperlink"/>
            <w:noProof/>
          </w:rPr>
          <w:t>Percepção dos Riscos a que se submetem os Operadores da ETE</w:t>
        </w:r>
        <w:r w:rsidR="00891E3F">
          <w:rPr>
            <w:noProof/>
            <w:webHidden/>
          </w:rPr>
          <w:tab/>
        </w:r>
        <w:r w:rsidR="00891E3F">
          <w:rPr>
            <w:noProof/>
            <w:webHidden/>
          </w:rPr>
          <w:fldChar w:fldCharType="begin"/>
        </w:r>
        <w:r w:rsidR="00891E3F">
          <w:rPr>
            <w:noProof/>
            <w:webHidden/>
          </w:rPr>
          <w:instrText xml:space="preserve"> PAGEREF _Toc23163655 \h </w:instrText>
        </w:r>
        <w:r w:rsidR="00891E3F">
          <w:rPr>
            <w:noProof/>
            <w:webHidden/>
          </w:rPr>
        </w:r>
        <w:r w:rsidR="00891E3F">
          <w:rPr>
            <w:noProof/>
            <w:webHidden/>
          </w:rPr>
          <w:fldChar w:fldCharType="separate"/>
        </w:r>
        <w:r>
          <w:rPr>
            <w:noProof/>
            <w:webHidden/>
          </w:rPr>
          <w:t>8</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6" w:history="1">
        <w:r w:rsidR="00891E3F" w:rsidRPr="00975B37">
          <w:rPr>
            <w:rStyle w:val="Hyperlink"/>
            <w:noProof/>
          </w:rPr>
          <w:t>4.2.</w:t>
        </w:r>
        <w:r w:rsidR="00891E3F">
          <w:rPr>
            <w:rFonts w:asciiTheme="minorHAnsi" w:eastAsiaTheme="minorEastAsia" w:hAnsiTheme="minorHAnsi" w:cstheme="minorBidi"/>
            <w:noProof/>
            <w:szCs w:val="22"/>
          </w:rPr>
          <w:tab/>
        </w:r>
        <w:r w:rsidR="00891E3F" w:rsidRPr="00975B37">
          <w:rPr>
            <w:rStyle w:val="Hyperlink"/>
            <w:noProof/>
          </w:rPr>
          <w:t>Descrição dos Riscos na Estação de Tratamento de Esgotos</w:t>
        </w:r>
        <w:r w:rsidR="00891E3F">
          <w:rPr>
            <w:noProof/>
            <w:webHidden/>
          </w:rPr>
          <w:tab/>
        </w:r>
        <w:r w:rsidR="00891E3F">
          <w:rPr>
            <w:noProof/>
            <w:webHidden/>
          </w:rPr>
          <w:fldChar w:fldCharType="begin"/>
        </w:r>
        <w:r w:rsidR="00891E3F">
          <w:rPr>
            <w:noProof/>
            <w:webHidden/>
          </w:rPr>
          <w:instrText xml:space="preserve"> PAGEREF _Toc23163656 \h </w:instrText>
        </w:r>
        <w:r w:rsidR="00891E3F">
          <w:rPr>
            <w:noProof/>
            <w:webHidden/>
          </w:rPr>
        </w:r>
        <w:r w:rsidR="00891E3F">
          <w:rPr>
            <w:noProof/>
            <w:webHidden/>
          </w:rPr>
          <w:fldChar w:fldCharType="separate"/>
        </w:r>
        <w:r>
          <w:rPr>
            <w:noProof/>
            <w:webHidden/>
          </w:rPr>
          <w:t>8</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7" w:history="1">
        <w:r w:rsidR="00891E3F" w:rsidRPr="00975B37">
          <w:rPr>
            <w:rStyle w:val="Hyperlink"/>
            <w:noProof/>
          </w:rPr>
          <w:t>4.3.</w:t>
        </w:r>
        <w:r w:rsidR="00891E3F">
          <w:rPr>
            <w:rFonts w:asciiTheme="minorHAnsi" w:eastAsiaTheme="minorEastAsia" w:hAnsiTheme="minorHAnsi" w:cstheme="minorBidi"/>
            <w:noProof/>
            <w:szCs w:val="22"/>
          </w:rPr>
          <w:tab/>
        </w:r>
        <w:r w:rsidR="00891E3F" w:rsidRPr="00975B37">
          <w:rPr>
            <w:rStyle w:val="Hyperlink"/>
            <w:noProof/>
          </w:rPr>
          <w:t>Controle e Minimização dos Riscos Percebidos</w:t>
        </w:r>
        <w:r w:rsidR="00891E3F">
          <w:rPr>
            <w:noProof/>
            <w:webHidden/>
          </w:rPr>
          <w:tab/>
        </w:r>
        <w:r w:rsidR="00891E3F">
          <w:rPr>
            <w:noProof/>
            <w:webHidden/>
          </w:rPr>
          <w:fldChar w:fldCharType="begin"/>
        </w:r>
        <w:r w:rsidR="00891E3F">
          <w:rPr>
            <w:noProof/>
            <w:webHidden/>
          </w:rPr>
          <w:instrText xml:space="preserve"> PAGEREF _Toc23163657 \h </w:instrText>
        </w:r>
        <w:r w:rsidR="00891E3F">
          <w:rPr>
            <w:noProof/>
            <w:webHidden/>
          </w:rPr>
        </w:r>
        <w:r w:rsidR="00891E3F">
          <w:rPr>
            <w:noProof/>
            <w:webHidden/>
          </w:rPr>
          <w:fldChar w:fldCharType="separate"/>
        </w:r>
        <w:r>
          <w:rPr>
            <w:noProof/>
            <w:webHidden/>
          </w:rPr>
          <w:t>9</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58" w:history="1">
        <w:r w:rsidR="00891E3F" w:rsidRPr="00975B37">
          <w:rPr>
            <w:rStyle w:val="Hyperlink"/>
            <w:noProof/>
          </w:rPr>
          <w:t>5.</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pROCEDIMENTOS OPERACIONAIS</w:t>
        </w:r>
        <w:r w:rsidR="00891E3F">
          <w:rPr>
            <w:noProof/>
            <w:webHidden/>
          </w:rPr>
          <w:tab/>
        </w:r>
        <w:r w:rsidR="00891E3F">
          <w:rPr>
            <w:noProof/>
            <w:webHidden/>
          </w:rPr>
          <w:fldChar w:fldCharType="begin"/>
        </w:r>
        <w:r w:rsidR="00891E3F">
          <w:rPr>
            <w:noProof/>
            <w:webHidden/>
          </w:rPr>
          <w:instrText xml:space="preserve"> PAGEREF _Toc23163658 \h </w:instrText>
        </w:r>
        <w:r w:rsidR="00891E3F">
          <w:rPr>
            <w:noProof/>
            <w:webHidden/>
          </w:rPr>
        </w:r>
        <w:r w:rsidR="00891E3F">
          <w:rPr>
            <w:noProof/>
            <w:webHidden/>
          </w:rPr>
          <w:fldChar w:fldCharType="separate"/>
        </w:r>
        <w:r>
          <w:rPr>
            <w:noProof/>
            <w:webHidden/>
          </w:rPr>
          <w:t>13</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59" w:history="1">
        <w:r w:rsidR="00891E3F" w:rsidRPr="00975B37">
          <w:rPr>
            <w:rStyle w:val="Hyperlink"/>
            <w:noProof/>
          </w:rPr>
          <w:t>5.1.</w:t>
        </w:r>
        <w:r w:rsidR="00891E3F">
          <w:rPr>
            <w:rFonts w:asciiTheme="minorHAnsi" w:eastAsiaTheme="minorEastAsia" w:hAnsiTheme="minorHAnsi" w:cstheme="minorBidi"/>
            <w:noProof/>
            <w:szCs w:val="22"/>
          </w:rPr>
          <w:tab/>
        </w:r>
        <w:r w:rsidR="00891E3F" w:rsidRPr="00975B37">
          <w:rPr>
            <w:rStyle w:val="Hyperlink"/>
            <w:noProof/>
          </w:rPr>
          <w:t>Tratamento Preliminar</w:t>
        </w:r>
        <w:r w:rsidR="00891E3F">
          <w:rPr>
            <w:noProof/>
            <w:webHidden/>
          </w:rPr>
          <w:tab/>
        </w:r>
        <w:r w:rsidR="00891E3F">
          <w:rPr>
            <w:noProof/>
            <w:webHidden/>
          </w:rPr>
          <w:fldChar w:fldCharType="begin"/>
        </w:r>
        <w:r w:rsidR="00891E3F">
          <w:rPr>
            <w:noProof/>
            <w:webHidden/>
          </w:rPr>
          <w:instrText xml:space="preserve"> PAGEREF _Toc23163659 \h </w:instrText>
        </w:r>
        <w:r w:rsidR="00891E3F">
          <w:rPr>
            <w:noProof/>
            <w:webHidden/>
          </w:rPr>
        </w:r>
        <w:r w:rsidR="00891E3F">
          <w:rPr>
            <w:noProof/>
            <w:webHidden/>
          </w:rPr>
          <w:fldChar w:fldCharType="separate"/>
        </w:r>
        <w:r>
          <w:rPr>
            <w:noProof/>
            <w:webHidden/>
          </w:rPr>
          <w:t>13</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60" w:history="1">
        <w:r w:rsidR="00891E3F" w:rsidRPr="00975B37">
          <w:rPr>
            <w:rStyle w:val="Hyperlink"/>
            <w:noProof/>
          </w:rPr>
          <w:t>5.2.</w:t>
        </w:r>
        <w:r w:rsidR="00891E3F">
          <w:rPr>
            <w:rFonts w:asciiTheme="minorHAnsi" w:eastAsiaTheme="minorEastAsia" w:hAnsiTheme="minorHAnsi" w:cstheme="minorBidi"/>
            <w:noProof/>
            <w:szCs w:val="22"/>
          </w:rPr>
          <w:tab/>
        </w:r>
        <w:r w:rsidR="00891E3F" w:rsidRPr="00975B37">
          <w:rPr>
            <w:rStyle w:val="Hyperlink"/>
            <w:noProof/>
          </w:rPr>
          <w:t>Elevatórias de Esgotos</w:t>
        </w:r>
        <w:r w:rsidR="00891E3F">
          <w:rPr>
            <w:noProof/>
            <w:webHidden/>
          </w:rPr>
          <w:tab/>
        </w:r>
        <w:r w:rsidR="00891E3F">
          <w:rPr>
            <w:noProof/>
            <w:webHidden/>
          </w:rPr>
          <w:fldChar w:fldCharType="begin"/>
        </w:r>
        <w:r w:rsidR="00891E3F">
          <w:rPr>
            <w:noProof/>
            <w:webHidden/>
          </w:rPr>
          <w:instrText xml:space="preserve"> PAGEREF _Toc23163660 \h </w:instrText>
        </w:r>
        <w:r w:rsidR="00891E3F">
          <w:rPr>
            <w:noProof/>
            <w:webHidden/>
          </w:rPr>
        </w:r>
        <w:r w:rsidR="00891E3F">
          <w:rPr>
            <w:noProof/>
            <w:webHidden/>
          </w:rPr>
          <w:fldChar w:fldCharType="separate"/>
        </w:r>
        <w:r>
          <w:rPr>
            <w:noProof/>
            <w:webHidden/>
          </w:rPr>
          <w:t>14</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61" w:history="1">
        <w:r w:rsidR="00891E3F" w:rsidRPr="00975B37">
          <w:rPr>
            <w:rStyle w:val="Hyperlink"/>
            <w:noProof/>
          </w:rPr>
          <w:t>5.3.</w:t>
        </w:r>
        <w:r w:rsidR="00891E3F">
          <w:rPr>
            <w:rFonts w:asciiTheme="minorHAnsi" w:eastAsiaTheme="minorEastAsia" w:hAnsiTheme="minorHAnsi" w:cstheme="minorBidi"/>
            <w:noProof/>
            <w:szCs w:val="22"/>
          </w:rPr>
          <w:tab/>
        </w:r>
        <w:r w:rsidR="00891E3F" w:rsidRPr="00975B37">
          <w:rPr>
            <w:rStyle w:val="Hyperlink"/>
            <w:noProof/>
          </w:rPr>
          <w:t>Reator Anaeróbio (UASB)</w:t>
        </w:r>
        <w:r w:rsidR="00891E3F">
          <w:rPr>
            <w:noProof/>
            <w:webHidden/>
          </w:rPr>
          <w:tab/>
        </w:r>
        <w:r w:rsidR="00891E3F">
          <w:rPr>
            <w:noProof/>
            <w:webHidden/>
          </w:rPr>
          <w:fldChar w:fldCharType="begin"/>
        </w:r>
        <w:r w:rsidR="00891E3F">
          <w:rPr>
            <w:noProof/>
            <w:webHidden/>
          </w:rPr>
          <w:instrText xml:space="preserve"> PAGEREF _Toc23163661 \h </w:instrText>
        </w:r>
        <w:r w:rsidR="00891E3F">
          <w:rPr>
            <w:noProof/>
            <w:webHidden/>
          </w:rPr>
        </w:r>
        <w:r w:rsidR="00891E3F">
          <w:rPr>
            <w:noProof/>
            <w:webHidden/>
          </w:rPr>
          <w:fldChar w:fldCharType="separate"/>
        </w:r>
        <w:r>
          <w:rPr>
            <w:noProof/>
            <w:webHidden/>
          </w:rPr>
          <w:t>15</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62" w:history="1">
        <w:r w:rsidR="00891E3F" w:rsidRPr="00975B37">
          <w:rPr>
            <w:rStyle w:val="Hyperlink"/>
            <w:noProof/>
          </w:rPr>
          <w:t>5.4.</w:t>
        </w:r>
        <w:r w:rsidR="00891E3F">
          <w:rPr>
            <w:rFonts w:asciiTheme="minorHAnsi" w:eastAsiaTheme="minorEastAsia" w:hAnsiTheme="minorHAnsi" w:cstheme="minorBidi"/>
            <w:noProof/>
            <w:szCs w:val="22"/>
          </w:rPr>
          <w:tab/>
        </w:r>
        <w:r w:rsidR="00891E3F" w:rsidRPr="00975B37">
          <w:rPr>
            <w:rStyle w:val="Hyperlink"/>
            <w:noProof/>
          </w:rPr>
          <w:t>Filtro Anaeróbio de Fluxo Ascendente</w:t>
        </w:r>
        <w:r w:rsidR="00891E3F">
          <w:rPr>
            <w:noProof/>
            <w:webHidden/>
          </w:rPr>
          <w:tab/>
        </w:r>
        <w:r w:rsidR="00891E3F">
          <w:rPr>
            <w:noProof/>
            <w:webHidden/>
          </w:rPr>
          <w:fldChar w:fldCharType="begin"/>
        </w:r>
        <w:r w:rsidR="00891E3F">
          <w:rPr>
            <w:noProof/>
            <w:webHidden/>
          </w:rPr>
          <w:instrText xml:space="preserve"> PAGEREF _Toc23163662 \h </w:instrText>
        </w:r>
        <w:r w:rsidR="00891E3F">
          <w:rPr>
            <w:noProof/>
            <w:webHidden/>
          </w:rPr>
        </w:r>
        <w:r w:rsidR="00891E3F">
          <w:rPr>
            <w:noProof/>
            <w:webHidden/>
          </w:rPr>
          <w:fldChar w:fldCharType="separate"/>
        </w:r>
        <w:r>
          <w:rPr>
            <w:noProof/>
            <w:webHidden/>
          </w:rPr>
          <w:t>16</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63" w:history="1">
        <w:r w:rsidR="00891E3F" w:rsidRPr="00975B37">
          <w:rPr>
            <w:rStyle w:val="Hyperlink"/>
            <w:noProof/>
          </w:rPr>
          <w:t>5.5.</w:t>
        </w:r>
        <w:r w:rsidR="00891E3F">
          <w:rPr>
            <w:rFonts w:asciiTheme="minorHAnsi" w:eastAsiaTheme="minorEastAsia" w:hAnsiTheme="minorHAnsi" w:cstheme="minorBidi"/>
            <w:noProof/>
            <w:szCs w:val="22"/>
          </w:rPr>
          <w:tab/>
        </w:r>
        <w:r w:rsidR="00891E3F" w:rsidRPr="00975B37">
          <w:rPr>
            <w:rStyle w:val="Hyperlink"/>
            <w:noProof/>
          </w:rPr>
          <w:t>Leitos de Secagem</w:t>
        </w:r>
        <w:r w:rsidR="00891E3F">
          <w:rPr>
            <w:noProof/>
            <w:webHidden/>
          </w:rPr>
          <w:tab/>
        </w:r>
        <w:r w:rsidR="00891E3F">
          <w:rPr>
            <w:noProof/>
            <w:webHidden/>
          </w:rPr>
          <w:fldChar w:fldCharType="begin"/>
        </w:r>
        <w:r w:rsidR="00891E3F">
          <w:rPr>
            <w:noProof/>
            <w:webHidden/>
          </w:rPr>
          <w:instrText xml:space="preserve"> PAGEREF _Toc23163663 \h </w:instrText>
        </w:r>
        <w:r w:rsidR="00891E3F">
          <w:rPr>
            <w:noProof/>
            <w:webHidden/>
          </w:rPr>
        </w:r>
        <w:r w:rsidR="00891E3F">
          <w:rPr>
            <w:noProof/>
            <w:webHidden/>
          </w:rPr>
          <w:fldChar w:fldCharType="separate"/>
        </w:r>
        <w:r>
          <w:rPr>
            <w:noProof/>
            <w:webHidden/>
          </w:rPr>
          <w:t>17</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64" w:history="1">
        <w:r w:rsidR="00891E3F" w:rsidRPr="00975B37">
          <w:rPr>
            <w:rStyle w:val="Hyperlink"/>
            <w:noProof/>
          </w:rPr>
          <w:t>5.6.</w:t>
        </w:r>
        <w:r w:rsidR="00891E3F">
          <w:rPr>
            <w:rFonts w:asciiTheme="minorHAnsi" w:eastAsiaTheme="minorEastAsia" w:hAnsiTheme="minorHAnsi" w:cstheme="minorBidi"/>
            <w:noProof/>
            <w:szCs w:val="22"/>
          </w:rPr>
          <w:tab/>
        </w:r>
        <w:r w:rsidR="00891E3F" w:rsidRPr="00975B37">
          <w:rPr>
            <w:rStyle w:val="Hyperlink"/>
            <w:noProof/>
          </w:rPr>
          <w:t>Unidade de Apoio Operacional</w:t>
        </w:r>
        <w:r w:rsidR="00891E3F">
          <w:rPr>
            <w:noProof/>
            <w:webHidden/>
          </w:rPr>
          <w:tab/>
        </w:r>
        <w:r w:rsidR="00891E3F">
          <w:rPr>
            <w:noProof/>
            <w:webHidden/>
          </w:rPr>
          <w:fldChar w:fldCharType="begin"/>
        </w:r>
        <w:r w:rsidR="00891E3F">
          <w:rPr>
            <w:noProof/>
            <w:webHidden/>
          </w:rPr>
          <w:instrText xml:space="preserve"> PAGEREF _Toc23163664 \h </w:instrText>
        </w:r>
        <w:r w:rsidR="00891E3F">
          <w:rPr>
            <w:noProof/>
            <w:webHidden/>
          </w:rPr>
        </w:r>
        <w:r w:rsidR="00891E3F">
          <w:rPr>
            <w:noProof/>
            <w:webHidden/>
          </w:rPr>
          <w:fldChar w:fldCharType="separate"/>
        </w:r>
        <w:r>
          <w:rPr>
            <w:noProof/>
            <w:webHidden/>
          </w:rPr>
          <w:t>19</w:t>
        </w:r>
        <w:r w:rsidR="00891E3F">
          <w:rPr>
            <w:noProof/>
            <w:webHidden/>
          </w:rPr>
          <w:fldChar w:fldCharType="end"/>
        </w:r>
      </w:hyperlink>
    </w:p>
    <w:p w:rsidR="00891E3F" w:rsidRDefault="00EF62FB">
      <w:pPr>
        <w:pStyle w:val="Sumrio2"/>
        <w:tabs>
          <w:tab w:val="left" w:pos="720"/>
          <w:tab w:val="right" w:leader="dot" w:pos="8778"/>
        </w:tabs>
        <w:rPr>
          <w:rFonts w:asciiTheme="minorHAnsi" w:eastAsiaTheme="minorEastAsia" w:hAnsiTheme="minorHAnsi" w:cstheme="minorBidi"/>
          <w:noProof/>
          <w:szCs w:val="22"/>
        </w:rPr>
      </w:pPr>
      <w:hyperlink w:anchor="_Toc23163665" w:history="1">
        <w:r w:rsidR="00891E3F" w:rsidRPr="00975B37">
          <w:rPr>
            <w:rStyle w:val="Hyperlink"/>
            <w:noProof/>
          </w:rPr>
          <w:t>5.7.</w:t>
        </w:r>
        <w:r w:rsidR="00891E3F">
          <w:rPr>
            <w:rFonts w:asciiTheme="minorHAnsi" w:eastAsiaTheme="minorEastAsia" w:hAnsiTheme="minorHAnsi" w:cstheme="minorBidi"/>
            <w:noProof/>
            <w:szCs w:val="22"/>
          </w:rPr>
          <w:tab/>
        </w:r>
        <w:r w:rsidR="00891E3F" w:rsidRPr="00975B37">
          <w:rPr>
            <w:rStyle w:val="Hyperlink"/>
            <w:noProof/>
          </w:rPr>
          <w:t>Dispositivo de Queima do Biogás</w:t>
        </w:r>
        <w:r w:rsidR="00891E3F">
          <w:rPr>
            <w:noProof/>
            <w:webHidden/>
          </w:rPr>
          <w:tab/>
        </w:r>
        <w:r w:rsidR="00891E3F">
          <w:rPr>
            <w:noProof/>
            <w:webHidden/>
          </w:rPr>
          <w:fldChar w:fldCharType="begin"/>
        </w:r>
        <w:r w:rsidR="00891E3F">
          <w:rPr>
            <w:noProof/>
            <w:webHidden/>
          </w:rPr>
          <w:instrText xml:space="preserve"> PAGEREF _Toc23163665 \h </w:instrText>
        </w:r>
        <w:r w:rsidR="00891E3F">
          <w:rPr>
            <w:noProof/>
            <w:webHidden/>
          </w:rPr>
        </w:r>
        <w:r w:rsidR="00891E3F">
          <w:rPr>
            <w:noProof/>
            <w:webHidden/>
          </w:rPr>
          <w:fldChar w:fldCharType="separate"/>
        </w:r>
        <w:r>
          <w:rPr>
            <w:noProof/>
            <w:webHidden/>
          </w:rPr>
          <w:t>19</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66" w:history="1">
        <w:r w:rsidR="00891E3F" w:rsidRPr="00975B37">
          <w:rPr>
            <w:rStyle w:val="Hyperlink"/>
            <w:noProof/>
          </w:rPr>
          <w:t>6.</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Disposição dos resíduos sólidos</w:t>
        </w:r>
        <w:r w:rsidR="00891E3F">
          <w:rPr>
            <w:noProof/>
            <w:webHidden/>
          </w:rPr>
          <w:tab/>
        </w:r>
        <w:r w:rsidR="00891E3F">
          <w:rPr>
            <w:noProof/>
            <w:webHidden/>
          </w:rPr>
          <w:fldChar w:fldCharType="begin"/>
        </w:r>
        <w:r w:rsidR="00891E3F">
          <w:rPr>
            <w:noProof/>
            <w:webHidden/>
          </w:rPr>
          <w:instrText xml:space="preserve"> PAGEREF _Toc23163666 \h </w:instrText>
        </w:r>
        <w:r w:rsidR="00891E3F">
          <w:rPr>
            <w:noProof/>
            <w:webHidden/>
          </w:rPr>
        </w:r>
        <w:r w:rsidR="00891E3F">
          <w:rPr>
            <w:noProof/>
            <w:webHidden/>
          </w:rPr>
          <w:fldChar w:fldCharType="separate"/>
        </w:r>
        <w:r>
          <w:rPr>
            <w:noProof/>
            <w:webHidden/>
          </w:rPr>
          <w:t>21</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67" w:history="1">
        <w:r w:rsidR="00891E3F" w:rsidRPr="00975B37">
          <w:rPr>
            <w:rStyle w:val="Hyperlink"/>
            <w:noProof/>
          </w:rPr>
          <w:t>7.</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recomendações gerais</w:t>
        </w:r>
        <w:r w:rsidR="00891E3F">
          <w:rPr>
            <w:noProof/>
            <w:webHidden/>
          </w:rPr>
          <w:tab/>
        </w:r>
        <w:r w:rsidR="00891E3F">
          <w:rPr>
            <w:noProof/>
            <w:webHidden/>
          </w:rPr>
          <w:fldChar w:fldCharType="begin"/>
        </w:r>
        <w:r w:rsidR="00891E3F">
          <w:rPr>
            <w:noProof/>
            <w:webHidden/>
          </w:rPr>
          <w:instrText xml:space="preserve"> PAGEREF _Toc23163667 \h </w:instrText>
        </w:r>
        <w:r w:rsidR="00891E3F">
          <w:rPr>
            <w:noProof/>
            <w:webHidden/>
          </w:rPr>
        </w:r>
        <w:r w:rsidR="00891E3F">
          <w:rPr>
            <w:noProof/>
            <w:webHidden/>
          </w:rPr>
          <w:fldChar w:fldCharType="separate"/>
        </w:r>
        <w:r>
          <w:rPr>
            <w:noProof/>
            <w:webHidden/>
          </w:rPr>
          <w:t>22</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68" w:history="1">
        <w:r w:rsidR="00891E3F" w:rsidRPr="00975B37">
          <w:rPr>
            <w:rStyle w:val="Hyperlink"/>
            <w:noProof/>
          </w:rPr>
          <w:t>8.</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Referencia Bibliográfica</w:t>
        </w:r>
        <w:r w:rsidR="00891E3F">
          <w:rPr>
            <w:noProof/>
            <w:webHidden/>
          </w:rPr>
          <w:tab/>
        </w:r>
        <w:r w:rsidR="00891E3F">
          <w:rPr>
            <w:noProof/>
            <w:webHidden/>
          </w:rPr>
          <w:fldChar w:fldCharType="begin"/>
        </w:r>
        <w:r w:rsidR="00891E3F">
          <w:rPr>
            <w:noProof/>
            <w:webHidden/>
          </w:rPr>
          <w:instrText xml:space="preserve"> PAGEREF _Toc23163668 \h </w:instrText>
        </w:r>
        <w:r w:rsidR="00891E3F">
          <w:rPr>
            <w:noProof/>
            <w:webHidden/>
          </w:rPr>
        </w:r>
        <w:r w:rsidR="00891E3F">
          <w:rPr>
            <w:noProof/>
            <w:webHidden/>
          </w:rPr>
          <w:fldChar w:fldCharType="separate"/>
        </w:r>
        <w:r>
          <w:rPr>
            <w:noProof/>
            <w:webHidden/>
          </w:rPr>
          <w:t>23</w:t>
        </w:r>
        <w:r w:rsidR="00891E3F">
          <w:rPr>
            <w:noProof/>
            <w:webHidden/>
          </w:rPr>
          <w:fldChar w:fldCharType="end"/>
        </w:r>
      </w:hyperlink>
    </w:p>
    <w:p w:rsidR="00891E3F" w:rsidRDefault="00EF62FB">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3669" w:history="1">
        <w:r w:rsidR="00891E3F" w:rsidRPr="00975B37">
          <w:rPr>
            <w:rStyle w:val="Hyperlink"/>
            <w:noProof/>
          </w:rPr>
          <w:t>9.</w:t>
        </w:r>
        <w:r w:rsidR="00891E3F">
          <w:rPr>
            <w:rFonts w:asciiTheme="minorHAnsi" w:eastAsiaTheme="minorEastAsia" w:hAnsiTheme="minorHAnsi" w:cstheme="minorBidi"/>
            <w:b w:val="0"/>
            <w:i w:val="0"/>
            <w:caps w:val="0"/>
            <w:noProof/>
            <w:sz w:val="22"/>
            <w:szCs w:val="22"/>
          </w:rPr>
          <w:tab/>
        </w:r>
        <w:r w:rsidR="00891E3F" w:rsidRPr="00975B37">
          <w:rPr>
            <w:rStyle w:val="Hyperlink"/>
            <w:noProof/>
          </w:rPr>
          <w:t>ANEXOS</w:t>
        </w:r>
        <w:r w:rsidR="00891E3F">
          <w:rPr>
            <w:noProof/>
            <w:webHidden/>
          </w:rPr>
          <w:tab/>
        </w:r>
        <w:r w:rsidR="00891E3F">
          <w:rPr>
            <w:noProof/>
            <w:webHidden/>
          </w:rPr>
          <w:fldChar w:fldCharType="begin"/>
        </w:r>
        <w:r w:rsidR="00891E3F">
          <w:rPr>
            <w:noProof/>
            <w:webHidden/>
          </w:rPr>
          <w:instrText xml:space="preserve"> PAGEREF _Toc23163669 \h </w:instrText>
        </w:r>
        <w:r w:rsidR="00891E3F">
          <w:rPr>
            <w:noProof/>
            <w:webHidden/>
          </w:rPr>
        </w:r>
        <w:r w:rsidR="00891E3F">
          <w:rPr>
            <w:noProof/>
            <w:webHidden/>
          </w:rPr>
          <w:fldChar w:fldCharType="separate"/>
        </w:r>
        <w:r>
          <w:rPr>
            <w:noProof/>
            <w:webHidden/>
          </w:rPr>
          <w:t>24</w:t>
        </w:r>
        <w:r w:rsidR="00891E3F">
          <w:rPr>
            <w:noProof/>
            <w:webHidden/>
          </w:rPr>
          <w:fldChar w:fldCharType="end"/>
        </w:r>
      </w:hyperlink>
    </w:p>
    <w:p w:rsidR="00263A36" w:rsidRPr="0020096A" w:rsidRDefault="00263A36" w:rsidP="00263A36">
      <w:pPr>
        <w:pStyle w:val="PargrafodaLista"/>
        <w:numPr>
          <w:ilvl w:val="0"/>
          <w:numId w:val="41"/>
        </w:numPr>
        <w:spacing w:line="240" w:lineRule="auto"/>
        <w:ind w:left="709"/>
        <w:rPr>
          <w:noProof/>
          <w:sz w:val="22"/>
          <w:szCs w:val="22"/>
        </w:rPr>
      </w:pPr>
      <w:r>
        <w:rPr>
          <w:b/>
          <w:caps/>
        </w:rPr>
        <w:fldChar w:fldCharType="end"/>
      </w:r>
      <w:r w:rsidRPr="00E60733">
        <w:rPr>
          <w:noProof/>
          <w:sz w:val="22"/>
          <w:szCs w:val="22"/>
        </w:rPr>
        <w:t xml:space="preserve"> </w:t>
      </w:r>
      <w:r>
        <w:rPr>
          <w:noProof/>
          <w:sz w:val="22"/>
          <w:szCs w:val="22"/>
        </w:rPr>
        <w:t>FICHA DE OPERAÇÃO DA ETE</w:t>
      </w:r>
    </w:p>
    <w:p w:rsidR="00173620" w:rsidRDefault="00516496" w:rsidP="00010A9D">
      <w:pPr>
        <w:pStyle w:val="Ttulo1"/>
        <w:numPr>
          <w:ilvl w:val="0"/>
          <w:numId w:val="0"/>
        </w:numPr>
      </w:pPr>
      <w:bookmarkStart w:id="6" w:name="_Toc23163640"/>
      <w:r>
        <w:lastRenderedPageBreak/>
        <w:t>apresentação</w:t>
      </w:r>
      <w:bookmarkEnd w:id="4"/>
      <w:bookmarkEnd w:id="5"/>
      <w:bookmarkEnd w:id="6"/>
    </w:p>
    <w:p w:rsidR="00670028" w:rsidRDefault="00173620" w:rsidP="005270D6">
      <w:pPr>
        <w:pStyle w:val="EstiloPrimeiralinha075cm"/>
      </w:pPr>
      <w:r w:rsidRPr="00983E5E">
        <w:t xml:space="preserve">O presente </w:t>
      </w:r>
      <w:r w:rsidR="00690E13">
        <w:t xml:space="preserve">trabalho se constitui </w:t>
      </w:r>
      <w:r w:rsidR="005C5554">
        <w:t xml:space="preserve">no </w:t>
      </w:r>
      <w:r w:rsidR="00690E13">
        <w:t>manual de operação</w:t>
      </w:r>
      <w:r w:rsidR="00B7754D">
        <w:t xml:space="preserve"> aplicável </w:t>
      </w:r>
      <w:r w:rsidR="007A7CF5">
        <w:t xml:space="preserve">à Estação de Tratamento de Esgotos a ser implantada </w:t>
      </w:r>
      <w:r w:rsidR="004D6510">
        <w:t>no Distrito de Baixa Verde, no município de Dionísio - MG</w:t>
      </w:r>
      <w:r w:rsidR="000105E0">
        <w:t xml:space="preserve">, e </w:t>
      </w:r>
      <w:r w:rsidR="005C0F46">
        <w:t>tem</w:t>
      </w:r>
      <w:r w:rsidRPr="00983E5E">
        <w:t xml:space="preserve"> por objetivo instruir</w:t>
      </w:r>
      <w:r w:rsidR="00670028">
        <w:t xml:space="preserve"> seus</w:t>
      </w:r>
      <w:r w:rsidR="00B7754D">
        <w:t xml:space="preserve"> futuros</w:t>
      </w:r>
      <w:r w:rsidR="00670028">
        <w:t xml:space="preserve"> operadores</w:t>
      </w:r>
      <w:r w:rsidR="00690E13">
        <w:t>,</w:t>
      </w:r>
      <w:r w:rsidRPr="00983E5E">
        <w:t xml:space="preserve"> de maneira simples,</w:t>
      </w:r>
      <w:r w:rsidR="005A5BC8">
        <w:t xml:space="preserve"> prática e objetiva,</w:t>
      </w:r>
      <w:r w:rsidRPr="00983E5E">
        <w:t xml:space="preserve"> </w:t>
      </w:r>
      <w:r w:rsidR="00670028">
        <w:t>os procedimentos</w:t>
      </w:r>
      <w:r w:rsidRPr="00983E5E">
        <w:t xml:space="preserve"> necessári</w:t>
      </w:r>
      <w:r w:rsidR="00670028">
        <w:t>o</w:t>
      </w:r>
      <w:r w:rsidRPr="00983E5E">
        <w:t xml:space="preserve">s </w:t>
      </w:r>
      <w:r w:rsidR="00B7754D">
        <w:t>para</w:t>
      </w:r>
      <w:r w:rsidR="005A5BC8">
        <w:t xml:space="preserve"> que eles a operem </w:t>
      </w:r>
      <w:r w:rsidR="00B7754D">
        <w:t>adequada</w:t>
      </w:r>
      <w:r w:rsidR="005A5BC8">
        <w:t>mente, e</w:t>
      </w:r>
      <w:r w:rsidR="00B7754D">
        <w:t xml:space="preserve"> delas se obtenham os</w:t>
      </w:r>
      <w:r w:rsidR="005A5BC8">
        <w:t xml:space="preserve"> esperados</w:t>
      </w:r>
      <w:r w:rsidR="00B7754D">
        <w:t xml:space="preserve"> resultados satisfatórios </w:t>
      </w:r>
      <w:r w:rsidR="005A5BC8">
        <w:t>previstos em projeto</w:t>
      </w:r>
      <w:r w:rsidR="00B7754D">
        <w:t>.</w:t>
      </w:r>
    </w:p>
    <w:p w:rsidR="00677118" w:rsidRPr="00677118" w:rsidRDefault="00677118" w:rsidP="00010A9D">
      <w:pPr>
        <w:pStyle w:val="Ttulo1"/>
        <w:numPr>
          <w:ilvl w:val="0"/>
          <w:numId w:val="0"/>
        </w:numPr>
      </w:pPr>
      <w:bookmarkStart w:id="7" w:name="_Toc23162506"/>
      <w:bookmarkStart w:id="8" w:name="_Toc23162564"/>
      <w:bookmarkStart w:id="9" w:name="_Toc23163641"/>
      <w:r w:rsidRPr="00677118">
        <w:lastRenderedPageBreak/>
        <w:t>introdução</w:t>
      </w:r>
      <w:bookmarkEnd w:id="7"/>
      <w:bookmarkEnd w:id="8"/>
      <w:bookmarkEnd w:id="9"/>
    </w:p>
    <w:p w:rsidR="005C5554" w:rsidRDefault="005C5554" w:rsidP="005270D6">
      <w:pPr>
        <w:pStyle w:val="EstiloPrimeiralinha075cm"/>
      </w:pPr>
      <w:r>
        <w:t>Uma Estação de Tratamento de E</w:t>
      </w:r>
      <w:r w:rsidR="00677118">
        <w:t xml:space="preserve">sgotos (ETE) pode ser vista como uma planta industrial que </w:t>
      </w:r>
      <w:r w:rsidR="00670028">
        <w:t>utiliza</w:t>
      </w:r>
      <w:r w:rsidR="00677118">
        <w:t xml:space="preserve"> como matéria-prima o</w:t>
      </w:r>
      <w:r w:rsidR="00911134">
        <w:t>s</w:t>
      </w:r>
      <w:r w:rsidR="00677118">
        <w:t xml:space="preserve"> esgoto</w:t>
      </w:r>
      <w:r w:rsidR="00911134">
        <w:t>s</w:t>
      </w:r>
      <w:r w:rsidR="00677118">
        <w:t xml:space="preserve"> bruto</w:t>
      </w:r>
      <w:r w:rsidR="00911134">
        <w:t>s</w:t>
      </w:r>
      <w:r w:rsidR="00677118">
        <w:t xml:space="preserve"> e, </w:t>
      </w:r>
      <w:r w:rsidR="00670028">
        <w:t>tem como</w:t>
      </w:r>
      <w:r w:rsidR="00677118">
        <w:t xml:space="preserve"> produto final, o</w:t>
      </w:r>
      <w:r w:rsidR="00911134">
        <w:t>s</w:t>
      </w:r>
      <w:r w:rsidR="00677118">
        <w:t xml:space="preserve"> esgoto</w:t>
      </w:r>
      <w:r w:rsidR="00911134">
        <w:t>s</w:t>
      </w:r>
      <w:r w:rsidR="00677118">
        <w:t xml:space="preserve"> tratado</w:t>
      </w:r>
      <w:r w:rsidR="00911134">
        <w:t>s, ou seja,</w:t>
      </w:r>
      <w:r w:rsidR="00677118">
        <w:t xml:space="preserve"> efluente</w:t>
      </w:r>
      <w:r w:rsidR="00911134">
        <w:t>s</w:t>
      </w:r>
      <w:r w:rsidR="00677118">
        <w:t xml:space="preserve"> </w:t>
      </w:r>
      <w:r w:rsidR="0020376F">
        <w:t>que atenda</w:t>
      </w:r>
      <w:r w:rsidR="00911134">
        <w:t>m</w:t>
      </w:r>
      <w:r w:rsidR="00677118">
        <w:t xml:space="preserve"> aos padrões </w:t>
      </w:r>
      <w:r w:rsidR="00677118" w:rsidRPr="00841897">
        <w:t xml:space="preserve">exigidos pela legislação </w:t>
      </w:r>
      <w:r w:rsidR="00670028" w:rsidRPr="0003341F">
        <w:t>ambiental vigente</w:t>
      </w:r>
      <w:r w:rsidR="00120A95" w:rsidRPr="0003341F">
        <w:t>,</w:t>
      </w:r>
      <w:r w:rsidR="00670028" w:rsidRPr="0003341F">
        <w:t xml:space="preserve"> </w:t>
      </w:r>
      <w:r w:rsidR="00677118" w:rsidRPr="0003341F">
        <w:t>par</w:t>
      </w:r>
      <w:r w:rsidR="00911134">
        <w:t>a ser lançado no meio ambiente</w:t>
      </w:r>
      <w:r w:rsidR="005933E3" w:rsidRPr="002C4719">
        <w:t>.</w:t>
      </w:r>
    </w:p>
    <w:p w:rsidR="00677118" w:rsidRDefault="00677118" w:rsidP="005270D6">
      <w:pPr>
        <w:pStyle w:val="EstiloPrimeiralinha075cm"/>
      </w:pPr>
      <w:r w:rsidRPr="00841897">
        <w:t xml:space="preserve">A ETE é uma estrutura </w:t>
      </w:r>
      <w:r w:rsidR="00DF386B">
        <w:t xml:space="preserve">projetada </w:t>
      </w:r>
      <w:r w:rsidRPr="00841897">
        <w:t>que</w:t>
      </w:r>
      <w:r w:rsidR="00DF386B">
        <w:t xml:space="preserve"> proporciona condições ideais que aceleram e intensificam os </w:t>
      </w:r>
      <w:r w:rsidRPr="00841897">
        <w:t>processos fí</w:t>
      </w:r>
      <w:r w:rsidR="003E32EF">
        <w:t xml:space="preserve">sicos, químicos e/ou biológicos </w:t>
      </w:r>
      <w:r w:rsidRPr="00841897">
        <w:t>de depuração</w:t>
      </w:r>
      <w:r w:rsidR="00DF386B">
        <w:t xml:space="preserve"> de efluentes,</w:t>
      </w:r>
      <w:r w:rsidRPr="00841897">
        <w:t xml:space="preserve"> que ocorrem na natureza, </w:t>
      </w:r>
      <w:r w:rsidR="00DF386B">
        <w:t>para que seja permitido</w:t>
      </w:r>
      <w:r w:rsidRPr="00841897">
        <w:t xml:space="preserve"> o lançamento</w:t>
      </w:r>
      <w:r w:rsidR="003E32EF">
        <w:t xml:space="preserve"> do efluente tratado</w:t>
      </w:r>
      <w:r w:rsidRPr="00841897">
        <w:t xml:space="preserve"> ao meio ambiente. Este</w:t>
      </w:r>
      <w:r w:rsidR="003E32EF">
        <w:t>s</w:t>
      </w:r>
      <w:r w:rsidRPr="00841897">
        <w:t xml:space="preserve"> processo</w:t>
      </w:r>
      <w:r w:rsidR="003E32EF">
        <w:t>s de tratamento</w:t>
      </w:r>
      <w:r w:rsidRPr="00841897">
        <w:t xml:space="preserve"> ocorre</w:t>
      </w:r>
      <w:r w:rsidR="003E32EF">
        <w:t>m</w:t>
      </w:r>
      <w:r w:rsidRPr="00841897">
        <w:t>, neste caso, em</w:t>
      </w:r>
      <w:r>
        <w:t xml:space="preserve"> área delimitada, na qual </w:t>
      </w:r>
      <w:r w:rsidR="00762C23">
        <w:t>se pode</w:t>
      </w:r>
      <w:r>
        <w:t xml:space="preserve"> supervisionar e exercer </w:t>
      </w:r>
      <w:r w:rsidR="00A226B0">
        <w:t xml:space="preserve">estrito </w:t>
      </w:r>
      <w:r>
        <w:t>contr</w:t>
      </w:r>
      <w:r w:rsidR="003E32EF">
        <w:t>ole</w:t>
      </w:r>
      <w:r>
        <w:t>. Quanto mais refinados os sistemas de controle, maior a possibilidade de se assegurar um tratamento adequado e sistemático do</w:t>
      </w:r>
      <w:r w:rsidR="003E32EF">
        <w:t>s</w:t>
      </w:r>
      <w:r>
        <w:t xml:space="preserve"> esgoto</w:t>
      </w:r>
      <w:r w:rsidR="003E32EF">
        <w:t>s</w:t>
      </w:r>
      <w:r>
        <w:t xml:space="preserve"> produzido</w:t>
      </w:r>
      <w:r w:rsidR="003E32EF">
        <w:t>s pelas populações.</w:t>
      </w:r>
    </w:p>
    <w:p w:rsidR="00677118" w:rsidRDefault="00841897" w:rsidP="005270D6">
      <w:pPr>
        <w:pStyle w:val="EstiloPrimeiralinha075cm"/>
      </w:pPr>
      <w:r>
        <w:t>Assim, a construção de ETE’</w:t>
      </w:r>
      <w:r w:rsidR="00677118">
        <w:t>s pode proporcionar uma melhoria sensível do meio ambiente</w:t>
      </w:r>
      <w:r w:rsidR="00A226B0">
        <w:t>, rural e</w:t>
      </w:r>
      <w:r w:rsidR="00677118">
        <w:t xml:space="preserve"> urbano</w:t>
      </w:r>
      <w:r w:rsidR="00A226B0">
        <w:t>,</w:t>
      </w:r>
      <w:r w:rsidR="00677118">
        <w:t xml:space="preserve"> e da qualidade de vida da</w:t>
      </w:r>
      <w:r w:rsidR="00A226B0">
        <w:t>s populações</w:t>
      </w:r>
      <w:r w:rsidR="00677118">
        <w:t>. Para isto, entretanto, é fundamental que sua operação e manutenção sejam adequadas aos princípios da moderna gestão ambiental. O manual de operação</w:t>
      </w:r>
      <w:r w:rsidR="00A226B0">
        <w:t xml:space="preserve"> das ET</w:t>
      </w:r>
      <w:r w:rsidR="00397394">
        <w:t>E</w:t>
      </w:r>
      <w:r w:rsidR="00A226B0">
        <w:t>’s</w:t>
      </w:r>
      <w:r w:rsidR="00677118">
        <w:t xml:space="preserve"> torna-se, portanto, ferramenta preciosa </w:t>
      </w:r>
      <w:r w:rsidR="00A226B0">
        <w:t>de</w:t>
      </w:r>
      <w:r w:rsidR="00677118">
        <w:t xml:space="preserve"> controle</w:t>
      </w:r>
      <w:r w:rsidR="00A226B0">
        <w:t xml:space="preserve"> no auxílio ao </w:t>
      </w:r>
      <w:r w:rsidR="00677118">
        <w:t>seu monitoramento, identificação de problemas e ajustes no sistema de tratamento de esgotos.</w:t>
      </w:r>
    </w:p>
    <w:p w:rsidR="00324297" w:rsidRDefault="00324297" w:rsidP="00324297">
      <w:pPr>
        <w:tabs>
          <w:tab w:val="left" w:pos="3686"/>
        </w:tabs>
        <w:spacing w:line="240" w:lineRule="auto"/>
        <w:ind w:firstLine="357"/>
      </w:pPr>
    </w:p>
    <w:p w:rsidR="00315C5C" w:rsidRPr="00727726" w:rsidRDefault="00315C5C" w:rsidP="00727726">
      <w:pPr>
        <w:pStyle w:val="Ttulo1"/>
      </w:pPr>
      <w:bookmarkStart w:id="10" w:name="_Toc23162507"/>
      <w:bookmarkStart w:id="11" w:name="_Toc23162565"/>
      <w:bookmarkStart w:id="12" w:name="_Toc23163642"/>
      <w:r w:rsidRPr="00727726">
        <w:lastRenderedPageBreak/>
        <w:t>Descrição geral da ete</w:t>
      </w:r>
      <w:bookmarkEnd w:id="10"/>
      <w:bookmarkEnd w:id="11"/>
      <w:bookmarkEnd w:id="12"/>
    </w:p>
    <w:p w:rsidR="00DE4277" w:rsidRDefault="00DE4277" w:rsidP="00DE4277">
      <w:pPr>
        <w:pStyle w:val="Ttulo2"/>
      </w:pPr>
      <w:bookmarkStart w:id="13" w:name="_Toc23162508"/>
      <w:bookmarkStart w:id="14" w:name="_Toc23162566"/>
      <w:bookmarkStart w:id="15" w:name="_Toc23163643"/>
      <w:r>
        <w:t>Unidades que Compõem a ETE</w:t>
      </w:r>
      <w:bookmarkEnd w:id="13"/>
      <w:bookmarkEnd w:id="14"/>
      <w:bookmarkEnd w:id="15"/>
    </w:p>
    <w:p w:rsidR="00727726" w:rsidRDefault="00727726" w:rsidP="005270D6">
      <w:pPr>
        <w:pStyle w:val="EstiloPrimeiralinha075cm"/>
      </w:pPr>
      <w:r>
        <w:t>A</w:t>
      </w:r>
      <w:r w:rsidR="00E262BD">
        <w:t xml:space="preserve"> Estaç</w:t>
      </w:r>
      <w:r w:rsidR="001F3DFF">
        <w:t>ão</w:t>
      </w:r>
      <w:r>
        <w:t xml:space="preserve"> de Tratamento de Esgoto</w:t>
      </w:r>
      <w:r w:rsidR="004B7798">
        <w:t>s</w:t>
      </w:r>
      <w:r>
        <w:t xml:space="preserve"> </w:t>
      </w:r>
      <w:r w:rsidR="001F3DFF">
        <w:t>que</w:t>
      </w:r>
      <w:r w:rsidR="00E262BD">
        <w:t xml:space="preserve"> se refere esse manual de operação </w:t>
      </w:r>
      <w:r w:rsidR="001F3DFF">
        <w:t>é composta</w:t>
      </w:r>
      <w:r>
        <w:t xml:space="preserve"> pelas seguintes unidades:</w:t>
      </w:r>
    </w:p>
    <w:p w:rsidR="00B066EE" w:rsidRDefault="00B066EE" w:rsidP="003D5B29">
      <w:pPr>
        <w:numPr>
          <w:ilvl w:val="0"/>
          <w:numId w:val="21"/>
        </w:numPr>
      </w:pPr>
      <w:r>
        <w:t>Tratamento Preliminar;</w:t>
      </w:r>
    </w:p>
    <w:p w:rsidR="008926AC" w:rsidRDefault="008926AC" w:rsidP="008926AC">
      <w:pPr>
        <w:numPr>
          <w:ilvl w:val="0"/>
          <w:numId w:val="21"/>
        </w:numPr>
      </w:pPr>
      <w:r>
        <w:t>Elevatória de Esgotos;</w:t>
      </w:r>
    </w:p>
    <w:p w:rsidR="00727726" w:rsidRDefault="0092238F" w:rsidP="00727726">
      <w:pPr>
        <w:numPr>
          <w:ilvl w:val="0"/>
          <w:numId w:val="21"/>
        </w:numPr>
      </w:pPr>
      <w:r>
        <w:t>Reator</w:t>
      </w:r>
      <w:r w:rsidR="00727726">
        <w:t xml:space="preserve"> </w:t>
      </w:r>
      <w:proofErr w:type="spellStart"/>
      <w:r>
        <w:t>UASB</w:t>
      </w:r>
      <w:proofErr w:type="spellEnd"/>
      <w:r w:rsidR="00727726">
        <w:t>;</w:t>
      </w:r>
    </w:p>
    <w:p w:rsidR="00727726" w:rsidRDefault="0092238F" w:rsidP="00727726">
      <w:pPr>
        <w:numPr>
          <w:ilvl w:val="0"/>
          <w:numId w:val="21"/>
        </w:numPr>
      </w:pPr>
      <w:r>
        <w:t>Filtro</w:t>
      </w:r>
      <w:r w:rsidR="005C5554">
        <w:t xml:space="preserve"> Anaeróbio de Fluxo Ascendente</w:t>
      </w:r>
      <w:r w:rsidR="00727726">
        <w:t>;</w:t>
      </w:r>
    </w:p>
    <w:p w:rsidR="00677CE4" w:rsidRDefault="00677CE4" w:rsidP="00727726">
      <w:pPr>
        <w:numPr>
          <w:ilvl w:val="0"/>
          <w:numId w:val="21"/>
        </w:numPr>
      </w:pPr>
      <w:r>
        <w:t>Leito de Secagem;</w:t>
      </w:r>
    </w:p>
    <w:p w:rsidR="008564CF" w:rsidRDefault="008564CF" w:rsidP="00727726">
      <w:pPr>
        <w:numPr>
          <w:ilvl w:val="0"/>
          <w:numId w:val="21"/>
        </w:numPr>
      </w:pPr>
      <w:r>
        <w:t xml:space="preserve">Dispositivos de </w:t>
      </w:r>
      <w:r w:rsidR="005B1726">
        <w:t>queima</w:t>
      </w:r>
      <w:r>
        <w:t xml:space="preserve"> do biogás;</w:t>
      </w:r>
    </w:p>
    <w:p w:rsidR="00DC0512" w:rsidRDefault="00DC0512" w:rsidP="00727726">
      <w:pPr>
        <w:numPr>
          <w:ilvl w:val="0"/>
          <w:numId w:val="21"/>
        </w:numPr>
      </w:pPr>
      <w:r>
        <w:t>Unidade de Apoio Operacional.</w:t>
      </w:r>
    </w:p>
    <w:p w:rsidR="00727726" w:rsidRPr="00632AF5" w:rsidRDefault="00677CE4" w:rsidP="0020376F">
      <w:pPr>
        <w:pStyle w:val="Ttulo2"/>
      </w:pPr>
      <w:bookmarkStart w:id="16" w:name="_Toc23162509"/>
      <w:bookmarkStart w:id="17" w:name="_Toc23162567"/>
      <w:bookmarkStart w:id="18" w:name="_Toc23163644"/>
      <w:r>
        <w:t>Sequ</w:t>
      </w:r>
      <w:r w:rsidR="00443EC9" w:rsidRPr="00632AF5">
        <w:t>ência do Processo de Tratamento</w:t>
      </w:r>
      <w:bookmarkEnd w:id="16"/>
      <w:bookmarkEnd w:id="17"/>
      <w:bookmarkEnd w:id="18"/>
    </w:p>
    <w:p w:rsidR="00506B49" w:rsidRPr="0092238F" w:rsidRDefault="00980267" w:rsidP="005270D6">
      <w:pPr>
        <w:pStyle w:val="EstiloPrimeiralinha075cm"/>
      </w:pPr>
      <w:r>
        <w:t xml:space="preserve">Os </w:t>
      </w:r>
      <w:r w:rsidR="003D5B29">
        <w:t>esgotos chega</w:t>
      </w:r>
      <w:r>
        <w:t>m</w:t>
      </w:r>
      <w:r w:rsidR="003D5B29">
        <w:t xml:space="preserve"> </w:t>
      </w:r>
      <w:r w:rsidR="005F7C53" w:rsidRPr="0092238F">
        <w:t xml:space="preserve">à ETE através </w:t>
      </w:r>
      <w:r w:rsidR="00397394">
        <w:t>da rede coletora</w:t>
      </w:r>
      <w:r w:rsidR="005F7C53" w:rsidRPr="0092238F">
        <w:t>, a</w:t>
      </w:r>
      <w:r w:rsidR="00677CE4">
        <w:t>duzidos em tubulação de PVC DN 1</w:t>
      </w:r>
      <w:r w:rsidR="005F7C53" w:rsidRPr="0092238F">
        <w:t>50 mm</w:t>
      </w:r>
      <w:r w:rsidR="005D7426">
        <w:t>,</w:t>
      </w:r>
      <w:r w:rsidR="005F7C53" w:rsidRPr="0092238F">
        <w:t xml:space="preserve"> </w:t>
      </w:r>
      <w:r w:rsidR="005D7426">
        <w:t>sob o</w:t>
      </w:r>
      <w:r w:rsidR="005F7C53" w:rsidRPr="0092238F">
        <w:t xml:space="preserve"> regime de condutos livres</w:t>
      </w:r>
      <w:r w:rsidR="005D7426">
        <w:t>,</w:t>
      </w:r>
      <w:r w:rsidR="005F7C53" w:rsidRPr="0092238F">
        <w:t xml:space="preserve"> </w:t>
      </w:r>
      <w:r w:rsidR="005D7426">
        <w:t>e desagua na primeira unidade da ETE, a</w:t>
      </w:r>
      <w:r w:rsidR="006843A9">
        <w:t xml:space="preserve"> </w:t>
      </w:r>
      <w:r w:rsidR="001F3DFF">
        <w:t>unidade de tratamento preliminar</w:t>
      </w:r>
      <w:r w:rsidR="005D7426">
        <w:t>,</w:t>
      </w:r>
      <w:r>
        <w:t xml:space="preserve"> que por sua vez se </w:t>
      </w:r>
      <w:r w:rsidR="001F3DFF">
        <w:t xml:space="preserve">interliga, também por tubulação de PVC </w:t>
      </w:r>
      <w:proofErr w:type="spellStart"/>
      <w:r w:rsidR="001F3DFF">
        <w:t>DN</w:t>
      </w:r>
      <w:proofErr w:type="spellEnd"/>
      <w:r w:rsidR="001F3DFF">
        <w:t xml:space="preserve"> 150, </w:t>
      </w:r>
      <w:r w:rsidR="006843A9">
        <w:t>à</w:t>
      </w:r>
      <w:r w:rsidR="001F3DFF" w:rsidRPr="001F3DFF">
        <w:t xml:space="preserve"> </w:t>
      </w:r>
      <w:r w:rsidR="001F3DFF">
        <w:t>elevatória de esgotos que fornece carga hidráulica necessária para que os efluentes cheguem</w:t>
      </w:r>
      <w:r w:rsidR="001F3DFF" w:rsidRPr="001F3DFF">
        <w:t xml:space="preserve"> </w:t>
      </w:r>
      <w:r w:rsidR="001F3DFF">
        <w:t xml:space="preserve">ao reator </w:t>
      </w:r>
      <w:proofErr w:type="spellStart"/>
      <w:r w:rsidR="001F3DFF">
        <w:t>UASB</w:t>
      </w:r>
      <w:proofErr w:type="spellEnd"/>
      <w:r w:rsidR="001F3DFF">
        <w:t xml:space="preserve">, </w:t>
      </w:r>
      <w:r w:rsidR="005D7426">
        <w:t xml:space="preserve">através de linha de recalque composta por tubos de PVC </w:t>
      </w:r>
      <w:proofErr w:type="spellStart"/>
      <w:r w:rsidR="005D7426">
        <w:t>DN</w:t>
      </w:r>
      <w:proofErr w:type="spellEnd"/>
      <w:r w:rsidR="005D7426">
        <w:t xml:space="preserve"> 100 </w:t>
      </w:r>
      <w:proofErr w:type="spellStart"/>
      <w:r w:rsidR="005D7426">
        <w:t>mm</w:t>
      </w:r>
      <w:r w:rsidR="005F7C53" w:rsidRPr="0092238F">
        <w:t>.</w:t>
      </w:r>
      <w:proofErr w:type="spellEnd"/>
    </w:p>
    <w:p w:rsidR="00315C5C" w:rsidRPr="0092238F" w:rsidRDefault="001E5D29" w:rsidP="005270D6">
      <w:pPr>
        <w:pStyle w:val="EstiloPrimeiralinha075cm"/>
      </w:pPr>
      <w:r w:rsidRPr="0092238F">
        <w:t xml:space="preserve">Após </w:t>
      </w:r>
      <w:r w:rsidR="00506B49" w:rsidRPr="0092238F">
        <w:t xml:space="preserve">o </w:t>
      </w:r>
      <w:r w:rsidR="005D7426">
        <w:t xml:space="preserve">reator </w:t>
      </w:r>
      <w:r w:rsidR="00397394">
        <w:t>UASB</w:t>
      </w:r>
      <w:r w:rsidRPr="0092238F">
        <w:t xml:space="preserve"> o</w:t>
      </w:r>
      <w:r w:rsidR="00506B49" w:rsidRPr="0092238F">
        <w:t>s</w:t>
      </w:r>
      <w:r w:rsidRPr="0092238F">
        <w:t xml:space="preserve"> esgoto</w:t>
      </w:r>
      <w:r w:rsidR="00506B49" w:rsidRPr="0092238F">
        <w:t>s</w:t>
      </w:r>
      <w:r w:rsidR="00501D24" w:rsidRPr="0092238F">
        <w:t xml:space="preserve"> tratados por processos físicos e </w:t>
      </w:r>
      <w:r w:rsidR="00F018C3">
        <w:t>biológicos</w:t>
      </w:r>
      <w:r w:rsidRPr="0092238F">
        <w:t xml:space="preserve"> passa</w:t>
      </w:r>
      <w:r w:rsidR="00506B49" w:rsidRPr="0092238F">
        <w:t>m</w:t>
      </w:r>
      <w:r w:rsidR="00501D24" w:rsidRPr="0092238F">
        <w:t xml:space="preserve"> ao</w:t>
      </w:r>
      <w:r w:rsidR="0023421E" w:rsidRPr="0092238F">
        <w:t xml:space="preserve"> </w:t>
      </w:r>
      <w:r w:rsidR="005D7426">
        <w:t>f</w:t>
      </w:r>
      <w:r w:rsidR="0092238F" w:rsidRPr="0092238F">
        <w:t>iltro</w:t>
      </w:r>
      <w:r w:rsidR="005D7426">
        <w:t xml:space="preserve"> a</w:t>
      </w:r>
      <w:r w:rsidR="0023421E" w:rsidRPr="0092238F">
        <w:t>naeróbio</w:t>
      </w:r>
      <w:r w:rsidR="00501D24" w:rsidRPr="0092238F">
        <w:t xml:space="preserve"> para polimento do efluente</w:t>
      </w:r>
      <w:r w:rsidR="0023421E" w:rsidRPr="0092238F">
        <w:t xml:space="preserve"> antes de serem lançados, já tratados, no corpo receptor</w:t>
      </w:r>
      <w:r w:rsidRPr="0092238F">
        <w:t>.</w:t>
      </w:r>
    </w:p>
    <w:p w:rsidR="00C26207" w:rsidRDefault="00C26207" w:rsidP="00C26207">
      <w:pPr>
        <w:ind w:firstLine="397"/>
      </w:pPr>
      <w:r w:rsidRPr="0092238F">
        <w:t>O</w:t>
      </w:r>
      <w:r w:rsidR="005D7426">
        <w:t>s lodos gerados no interior do reator e do f</w:t>
      </w:r>
      <w:r w:rsidRPr="0092238F">
        <w:t>iltro são aduzidos por gravidade</w:t>
      </w:r>
      <w:r>
        <w:t>,</w:t>
      </w:r>
      <w:r w:rsidRPr="0092238F">
        <w:t xml:space="preserve"> </w:t>
      </w:r>
      <w:proofErr w:type="gramStart"/>
      <w:r w:rsidRPr="0092238F">
        <w:t>sob pressã</w:t>
      </w:r>
      <w:r>
        <w:t>o</w:t>
      </w:r>
      <w:proofErr w:type="gramEnd"/>
      <w:r>
        <w:t>,</w:t>
      </w:r>
      <w:r w:rsidRPr="0092238F">
        <w:t xml:space="preserve"> em tubulações interligadas aos Leitos de Secagem. Os líquidos drenados desta unidade </w:t>
      </w:r>
      <w:r w:rsidR="00397394">
        <w:t xml:space="preserve">retornam </w:t>
      </w:r>
      <w:r w:rsidR="005D7426">
        <w:t>à elevatória de esgotos</w:t>
      </w:r>
      <w:r w:rsidRPr="0092238F">
        <w:t>.</w:t>
      </w:r>
    </w:p>
    <w:p w:rsidR="00D010A5" w:rsidRPr="0092238F" w:rsidRDefault="00D010A5" w:rsidP="00D010A5">
      <w:pPr>
        <w:pStyle w:val="EstiloPrimeiralinha075cm"/>
      </w:pPr>
      <w:r w:rsidRPr="002A4FD6">
        <w:t>Os gases, gerados no processo de digestão anaeróbia no interior do Reator, são coletados e encaminhados ao queimador de gás.</w:t>
      </w:r>
    </w:p>
    <w:p w:rsidR="00016E54" w:rsidRPr="00010A9D" w:rsidRDefault="00016E54" w:rsidP="005270D6">
      <w:pPr>
        <w:pStyle w:val="EstiloPrimeiralinha075cm"/>
      </w:pPr>
      <w:r w:rsidRPr="0092238F">
        <w:t xml:space="preserve">Nos itens </w:t>
      </w:r>
      <w:r w:rsidR="00677CE4" w:rsidRPr="0092238F">
        <w:t>subsequentes</w:t>
      </w:r>
      <w:r w:rsidRPr="0092238F">
        <w:t xml:space="preserve"> são descritas cada unidade de tratamento isoladamente e no item </w:t>
      </w:r>
      <w:proofErr w:type="gramStart"/>
      <w:r w:rsidR="00443EC9" w:rsidRPr="0092238F">
        <w:t>3</w:t>
      </w:r>
      <w:proofErr w:type="gramEnd"/>
      <w:r w:rsidRPr="0092238F">
        <w:t xml:space="preserve"> </w:t>
      </w:r>
      <w:r w:rsidR="00443EC9" w:rsidRPr="0092238F">
        <w:t>são</w:t>
      </w:r>
      <w:r w:rsidRPr="0092238F">
        <w:t xml:space="preserve"> </w:t>
      </w:r>
      <w:r w:rsidR="00443EC9" w:rsidRPr="0092238F">
        <w:t>detalhadas</w:t>
      </w:r>
      <w:r w:rsidRPr="0092238F">
        <w:t xml:space="preserve"> todas as interligações destas unidades, incluindo </w:t>
      </w:r>
      <w:r w:rsidR="003E3E21" w:rsidRPr="0092238F">
        <w:t xml:space="preserve">dispositivos de manobras tais </w:t>
      </w:r>
      <w:r w:rsidRPr="0092238F">
        <w:t>como válvulas e registros.</w:t>
      </w:r>
    </w:p>
    <w:p w:rsidR="00727726" w:rsidRPr="00727726" w:rsidRDefault="00727726" w:rsidP="00727726">
      <w:pPr>
        <w:pStyle w:val="Ttulo1"/>
      </w:pPr>
      <w:bookmarkStart w:id="19" w:name="_Toc23162510"/>
      <w:bookmarkStart w:id="20" w:name="_Toc23162568"/>
      <w:bookmarkStart w:id="21" w:name="_Toc23163645"/>
      <w:r w:rsidRPr="00727726">
        <w:lastRenderedPageBreak/>
        <w:t>cARACTERIZAÇÃO DAS UNIDADES COMPONENTES DA ETE</w:t>
      </w:r>
      <w:bookmarkEnd w:id="19"/>
      <w:bookmarkEnd w:id="20"/>
      <w:bookmarkEnd w:id="21"/>
    </w:p>
    <w:p w:rsidR="006B0B7F" w:rsidRPr="00727726" w:rsidRDefault="006B0B7F" w:rsidP="006B0B7F">
      <w:pPr>
        <w:pStyle w:val="Ttulo2"/>
      </w:pPr>
      <w:bookmarkStart w:id="22" w:name="_Toc395516720"/>
      <w:bookmarkStart w:id="23" w:name="_Toc23162511"/>
      <w:bookmarkStart w:id="24" w:name="_Toc23162569"/>
      <w:bookmarkStart w:id="25" w:name="_Toc23163646"/>
      <w:r w:rsidRPr="00727726">
        <w:t>Tratamento Preliminar</w:t>
      </w:r>
      <w:bookmarkEnd w:id="22"/>
      <w:bookmarkEnd w:id="23"/>
      <w:bookmarkEnd w:id="24"/>
      <w:bookmarkEnd w:id="25"/>
    </w:p>
    <w:p w:rsidR="006B0B7F" w:rsidRDefault="006B0B7F" w:rsidP="006B0B7F">
      <w:pPr>
        <w:pStyle w:val="EstiloPrimeiralinha075cm"/>
      </w:pPr>
      <w:r>
        <w:t xml:space="preserve">Esta unidade destina-se à retenção de sólidos grosseiros como lixo e areia, presentes nos esgotos sanitários e, no presente caso, é composta de: gradeamento, cuja finalidade é reter os sólidos grosseiros como latas, sacos plásticos, absorventes higiênicos, etc.; seguido de caixa de areia que promove um regime tranquilo ao fluxo hidráulico dos esgotos, de forma a permitir, nesta unidade, a sedimentação das partículas sólidas, </w:t>
      </w:r>
      <w:r w:rsidR="005256CF">
        <w:t xml:space="preserve">para redução do seu </w:t>
      </w:r>
      <w:r>
        <w:t xml:space="preserve">nocivo carreamento, </w:t>
      </w:r>
      <w:r w:rsidR="005256CF">
        <w:t>e acúmulo</w:t>
      </w:r>
      <w:r>
        <w:t xml:space="preserve"> no</w:t>
      </w:r>
      <w:r w:rsidR="005256CF">
        <w:t xml:space="preserve"> interior do reator </w:t>
      </w:r>
      <w:r w:rsidR="00397394">
        <w:t>UASB</w:t>
      </w:r>
      <w:r>
        <w:t>.</w:t>
      </w:r>
    </w:p>
    <w:p w:rsidR="006B0B7F" w:rsidRDefault="006B0B7F" w:rsidP="006B0B7F">
      <w:pPr>
        <w:pStyle w:val="EstiloPrimeiralinha075cm"/>
      </w:pPr>
      <w:r>
        <w:t xml:space="preserve">O tratamento preliminar ainda conta com </w:t>
      </w:r>
      <w:r w:rsidR="001F3DFF">
        <w:t xml:space="preserve">uma calha </w:t>
      </w:r>
      <w:proofErr w:type="spellStart"/>
      <w:r w:rsidR="001F3DFF">
        <w:t>Parshall</w:t>
      </w:r>
      <w:proofErr w:type="spellEnd"/>
      <w:r w:rsidR="001F3DFF">
        <w:t xml:space="preserve"> que</w:t>
      </w:r>
      <w:r>
        <w:t>, além de controlar a</w:t>
      </w:r>
      <w:r w:rsidR="005256CF">
        <w:t xml:space="preserve"> lâmina d’água e a</w:t>
      </w:r>
      <w:r>
        <w:t xml:space="preserve"> velocidade do fluxo hidráulico no tratamento preliminar, tem a função de permitir a averiguação da vazão</w:t>
      </w:r>
      <w:r w:rsidR="005256CF">
        <w:t xml:space="preserve"> instantânea</w:t>
      </w:r>
      <w:r>
        <w:t xml:space="preserve"> afl</w:t>
      </w:r>
      <w:r w:rsidR="005256CF">
        <w:t>uente a ETE</w:t>
      </w:r>
      <w:r>
        <w:t>.</w:t>
      </w:r>
    </w:p>
    <w:p w:rsidR="001F3DFF" w:rsidRDefault="001F3DFF" w:rsidP="001F3DFF">
      <w:pPr>
        <w:pStyle w:val="Ttulo2"/>
      </w:pPr>
      <w:bookmarkStart w:id="26" w:name="_Toc112475180"/>
      <w:bookmarkStart w:id="27" w:name="_Toc311447935"/>
      <w:bookmarkStart w:id="28" w:name="_Toc23162512"/>
      <w:bookmarkStart w:id="29" w:name="_Toc23162570"/>
      <w:bookmarkStart w:id="30" w:name="_Toc23163647"/>
      <w:r>
        <w:t>Elevatória de Esgotos</w:t>
      </w:r>
      <w:bookmarkEnd w:id="26"/>
      <w:bookmarkEnd w:id="27"/>
      <w:bookmarkEnd w:id="28"/>
      <w:bookmarkEnd w:id="29"/>
      <w:bookmarkEnd w:id="30"/>
    </w:p>
    <w:p w:rsidR="001F3DFF" w:rsidRPr="00884239" w:rsidRDefault="001F3DFF" w:rsidP="001F3DFF">
      <w:pPr>
        <w:pStyle w:val="EstiloPrimeiralinha075cm"/>
      </w:pPr>
      <w:r w:rsidRPr="00884239">
        <w:t>Esta unidade tem por finalidade fornecer ao sistema de tratamento a carga hidráulica necessária ao funcionamento da ETE.</w:t>
      </w:r>
    </w:p>
    <w:p w:rsidR="001F3DFF" w:rsidRDefault="001F3DFF" w:rsidP="001F3DFF">
      <w:pPr>
        <w:pStyle w:val="EstiloPrimeiralinha075cm"/>
      </w:pPr>
      <w:r w:rsidRPr="00884239">
        <w:t>A elevatória de esgotos é composta</w:t>
      </w:r>
      <w:r>
        <w:t xml:space="preserve"> exclusivamente</w:t>
      </w:r>
      <w:r w:rsidRPr="00884239">
        <w:t xml:space="preserve"> por um poço de sucção, cuja finalidade é fornecer condições hidráulicas para instalação e funcionamento dos conjuntos moto-bomba do tipo submersí</w:t>
      </w:r>
      <w:r>
        <w:t>vel</w:t>
      </w:r>
      <w:r w:rsidRPr="00884239">
        <w:t>.</w:t>
      </w:r>
    </w:p>
    <w:p w:rsidR="00173620" w:rsidRDefault="0092238F" w:rsidP="00CB0557">
      <w:pPr>
        <w:pStyle w:val="Ttulo2"/>
      </w:pPr>
      <w:bookmarkStart w:id="31" w:name="_Toc23162513"/>
      <w:bookmarkStart w:id="32" w:name="_Toc23162571"/>
      <w:bookmarkStart w:id="33" w:name="_Toc23163648"/>
      <w:r>
        <w:t>Reator</w:t>
      </w:r>
      <w:r w:rsidR="00857B37">
        <w:t xml:space="preserve"> Anaeróbio</w:t>
      </w:r>
      <w:r w:rsidR="0077072A">
        <w:t xml:space="preserve"> (</w:t>
      </w:r>
      <w:proofErr w:type="spellStart"/>
      <w:r>
        <w:t>UASB</w:t>
      </w:r>
      <w:proofErr w:type="spellEnd"/>
      <w:r w:rsidR="0077072A">
        <w:t>)</w:t>
      </w:r>
      <w:bookmarkEnd w:id="31"/>
      <w:bookmarkEnd w:id="32"/>
      <w:bookmarkEnd w:id="33"/>
    </w:p>
    <w:p w:rsidR="0077072A" w:rsidRPr="0077072A" w:rsidRDefault="00121154" w:rsidP="005270D6">
      <w:pPr>
        <w:pStyle w:val="EstiloPrimeiralinha075cm"/>
      </w:pPr>
      <w:r>
        <w:t xml:space="preserve">O </w:t>
      </w:r>
      <w:r w:rsidR="00FC50C7">
        <w:t>r</w:t>
      </w:r>
      <w:r w:rsidR="0092238F">
        <w:t>eator</w:t>
      </w:r>
      <w:r>
        <w:t xml:space="preserve"> </w:t>
      </w:r>
      <w:r w:rsidR="00397394">
        <w:t>UASB</w:t>
      </w:r>
      <w:r w:rsidR="0077072A">
        <w:t xml:space="preserve"> tem </w:t>
      </w:r>
      <w:r w:rsidR="00881726">
        <w:t>por</w:t>
      </w:r>
      <w:r w:rsidR="0077072A">
        <w:t xml:space="preserve"> objetivo promover, simultaneamente, o tratamento físico, através da sedimentação dos sólidos </w:t>
      </w:r>
      <w:r w:rsidR="00FC50C7">
        <w:t>sedimentáveis</w:t>
      </w:r>
      <w:r w:rsidR="0077072A">
        <w:t xml:space="preserve"> presentes na massa líquida, e o tratamento biológico, através da digestão anaeróbia da matéria orgânica solúvel e particulada presentes nos esgotos.</w:t>
      </w:r>
    </w:p>
    <w:p w:rsidR="009442B8" w:rsidRDefault="00FC50C7" w:rsidP="005270D6">
      <w:pPr>
        <w:pStyle w:val="EstiloPrimeiralinha075cm"/>
      </w:pPr>
      <w:r>
        <w:t xml:space="preserve">Na câmara de digestão do reator </w:t>
      </w:r>
      <w:r w:rsidR="00397394">
        <w:t>UASB</w:t>
      </w:r>
      <w:r>
        <w:t xml:space="preserve"> a</w:t>
      </w:r>
      <w:r w:rsidR="009442B8" w:rsidRPr="009442B8">
        <w:t xml:space="preserve"> biomassa cresce dispersa no meio e não aderida. Esta biomassa, ao crescer, forma pequenos grânulos, que por sua vez, </w:t>
      </w:r>
      <w:r>
        <w:t xml:space="preserve">se </w:t>
      </w:r>
      <w:r w:rsidR="00FA4320">
        <w:t>torna</w:t>
      </w:r>
      <w:r>
        <w:t xml:space="preserve"> o</w:t>
      </w:r>
      <w:r w:rsidR="009442B8" w:rsidRPr="009442B8">
        <w:t xml:space="preserve"> meio suporte para outras bactérias. O fluxo do líquido é as</w:t>
      </w:r>
      <w:r w:rsidR="0077072A">
        <w:t>cendente e</w:t>
      </w:r>
      <w:r w:rsidR="004758B6">
        <w:t xml:space="preserve"> nas reações bioquímicas</w:t>
      </w:r>
      <w:r w:rsidR="0077072A">
        <w:t xml:space="preserve"> são formados gases</w:t>
      </w:r>
      <w:r w:rsidR="00F95635">
        <w:t xml:space="preserve"> dentre eles o</w:t>
      </w:r>
      <w:r w:rsidR="0077072A">
        <w:t xml:space="preserve"> </w:t>
      </w:r>
      <w:r w:rsidR="00BF52F0">
        <w:t>metano e</w:t>
      </w:r>
      <w:r>
        <w:t xml:space="preserve"> o</w:t>
      </w:r>
      <w:r w:rsidR="00BF52F0">
        <w:t xml:space="preserve"> </w:t>
      </w:r>
      <w:r w:rsidR="009442B8" w:rsidRPr="009442B8">
        <w:t>carbônico, resultantes do processo de fermentação anaeróbia</w:t>
      </w:r>
      <w:r w:rsidR="00891F9E">
        <w:t>.</w:t>
      </w:r>
    </w:p>
    <w:p w:rsidR="007B4F7E" w:rsidRDefault="0092238F" w:rsidP="00EC2CE1">
      <w:pPr>
        <w:pStyle w:val="Ttulo2"/>
      </w:pPr>
      <w:bookmarkStart w:id="34" w:name="_Toc23162514"/>
      <w:bookmarkStart w:id="35" w:name="_Toc23162572"/>
      <w:bookmarkStart w:id="36" w:name="_Toc23163649"/>
      <w:r>
        <w:lastRenderedPageBreak/>
        <w:t>Filtro</w:t>
      </w:r>
      <w:r w:rsidR="007B4F7E">
        <w:t xml:space="preserve"> Anaeróbio de Fluxo Ascendente</w:t>
      </w:r>
      <w:bookmarkEnd w:id="34"/>
      <w:bookmarkEnd w:id="35"/>
      <w:bookmarkEnd w:id="36"/>
    </w:p>
    <w:p w:rsidR="00891F9E" w:rsidRDefault="00891F9E" w:rsidP="005270D6">
      <w:pPr>
        <w:pStyle w:val="EstiloPrimeiralinha075cm"/>
      </w:pPr>
      <w:r>
        <w:t xml:space="preserve">Os </w:t>
      </w:r>
      <w:r w:rsidR="00665787">
        <w:t>f</w:t>
      </w:r>
      <w:r w:rsidR="0092238F">
        <w:t>iltro</w:t>
      </w:r>
      <w:r>
        <w:t xml:space="preserve">s anaeróbios </w:t>
      </w:r>
      <w:r w:rsidR="00665787">
        <w:t>proporcionam o</w:t>
      </w:r>
      <w:r>
        <w:t xml:space="preserve"> refinamento ou polimento no efluente do </w:t>
      </w:r>
      <w:r w:rsidR="00665787">
        <w:t>r</w:t>
      </w:r>
      <w:r w:rsidR="0092238F">
        <w:t>eator</w:t>
      </w:r>
      <w:r>
        <w:t xml:space="preserve">. Este </w:t>
      </w:r>
      <w:r w:rsidR="00665787">
        <w:t>resultado</w:t>
      </w:r>
      <w:r>
        <w:t xml:space="preserve"> é alcançado com a dotação destas unidades </w:t>
      </w:r>
      <w:r w:rsidR="006E449C">
        <w:t>de</w:t>
      </w:r>
      <w:r>
        <w:t xml:space="preserve"> um meio suporte</w:t>
      </w:r>
      <w:r w:rsidR="008B213F">
        <w:t xml:space="preserve"> fixo</w:t>
      </w:r>
      <w:r>
        <w:t xml:space="preserve"> (brita) na qual se desenvolvem em seus vazios</w:t>
      </w:r>
      <w:r w:rsidR="00665787">
        <w:t>,</w:t>
      </w:r>
      <w:r>
        <w:t xml:space="preserve"> um limo biológico capaz de retirar do meio líquido cerca de 50% da matéria orgânica dissolvida remanescente</w:t>
      </w:r>
      <w:r w:rsidR="00767176">
        <w:t xml:space="preserve"> do </w:t>
      </w:r>
      <w:r w:rsidR="00665787">
        <w:t>r</w:t>
      </w:r>
      <w:r w:rsidR="0092238F">
        <w:t>eator</w:t>
      </w:r>
      <w:r w:rsidR="00767176">
        <w:t xml:space="preserve"> </w:t>
      </w:r>
      <w:r w:rsidR="00397394">
        <w:t>UASB</w:t>
      </w:r>
      <w:r>
        <w:t>.</w:t>
      </w:r>
    </w:p>
    <w:p w:rsidR="002C4719" w:rsidRDefault="002C4719" w:rsidP="002C4719">
      <w:pPr>
        <w:pStyle w:val="Ttulo2"/>
      </w:pPr>
      <w:bookmarkStart w:id="37" w:name="_Toc23162515"/>
      <w:bookmarkStart w:id="38" w:name="_Toc23162573"/>
      <w:bookmarkStart w:id="39" w:name="_Toc23163650"/>
      <w:r>
        <w:t>Dispositivos</w:t>
      </w:r>
      <w:r w:rsidR="00BE3C1F">
        <w:t xml:space="preserve"> de Queima do Biogás</w:t>
      </w:r>
      <w:bookmarkEnd w:id="37"/>
      <w:bookmarkEnd w:id="38"/>
      <w:bookmarkEnd w:id="39"/>
    </w:p>
    <w:p w:rsidR="00630529" w:rsidRDefault="00630529" w:rsidP="005270D6">
      <w:pPr>
        <w:pStyle w:val="EstiloPrimeiralinha075cm"/>
      </w:pPr>
      <w:r>
        <w:t>O queimador de biogás é</w:t>
      </w:r>
      <w:r w:rsidRPr="00F218E3">
        <w:t xml:space="preserve"> composto por duas partes pri</w:t>
      </w:r>
      <w:r>
        <w:t>ncipais. A primeira é o</w:t>
      </w:r>
      <w:r w:rsidRPr="00F218E3">
        <w:t xml:space="preserve"> ignitor </w:t>
      </w:r>
      <w:r>
        <w:t>que tem a</w:t>
      </w:r>
      <w:r w:rsidRPr="00F218E3">
        <w:t xml:space="preserve"> função de gerar a alta tensão que será utilizada pelos eletrodos (velas) para g</w:t>
      </w:r>
      <w:r>
        <w:t>erar a centelha. Seu acondicionamento será</w:t>
      </w:r>
      <w:r w:rsidRPr="00F218E3">
        <w:t xml:space="preserve"> em caixa plástica apropriada para instalações externas, </w:t>
      </w:r>
      <w:r>
        <w:t xml:space="preserve">ou seja, </w:t>
      </w:r>
      <w:r w:rsidRPr="00F218E3">
        <w:t xml:space="preserve">ao tempo. </w:t>
      </w:r>
      <w:r>
        <w:t>A segunda parte do equipamento é o</w:t>
      </w:r>
      <w:r w:rsidRPr="00F218E3">
        <w:t xml:space="preserve"> queimador </w:t>
      </w:r>
      <w:r>
        <w:t>que</w:t>
      </w:r>
      <w:r w:rsidRPr="00F218E3">
        <w:t xml:space="preserve"> promover</w:t>
      </w:r>
      <w:r>
        <w:t>á</w:t>
      </w:r>
      <w:r w:rsidRPr="00F218E3">
        <w:t xml:space="preserve"> a mistura </w:t>
      </w:r>
      <w:r w:rsidR="00E942AD">
        <w:t>entre o</w:t>
      </w:r>
      <w:r w:rsidRPr="00F218E3">
        <w:t xml:space="preserve"> biogás </w:t>
      </w:r>
      <w:r w:rsidR="00E942AD">
        <w:t>e</w:t>
      </w:r>
      <w:r w:rsidRPr="00F218E3">
        <w:t xml:space="preserve"> o ar atmosférico e serve de suporte para os condutores de alta tensão e dos eletrodos.</w:t>
      </w:r>
      <w:r>
        <w:t xml:space="preserve"> Essa unidade conta ainda com uma válvula corta chama que evita a propagação acidental do fogo.</w:t>
      </w:r>
    </w:p>
    <w:p w:rsidR="00C47DB7" w:rsidRDefault="00C47DB7" w:rsidP="00C47DB7">
      <w:pPr>
        <w:pStyle w:val="Ttulo2"/>
      </w:pPr>
      <w:bookmarkStart w:id="40" w:name="_Toc333994565"/>
      <w:bookmarkStart w:id="41" w:name="_Toc373767019"/>
      <w:bookmarkStart w:id="42" w:name="_Toc23162516"/>
      <w:bookmarkStart w:id="43" w:name="_Toc23162574"/>
      <w:bookmarkStart w:id="44" w:name="_Toc23163651"/>
      <w:r>
        <w:t>Leitos de Secagem</w:t>
      </w:r>
      <w:bookmarkEnd w:id="40"/>
      <w:bookmarkEnd w:id="41"/>
      <w:bookmarkEnd w:id="42"/>
      <w:bookmarkEnd w:id="43"/>
      <w:bookmarkEnd w:id="44"/>
    </w:p>
    <w:p w:rsidR="00C47DB7" w:rsidRPr="00EC2CE1" w:rsidRDefault="00C47DB7" w:rsidP="00C47DB7">
      <w:pPr>
        <w:ind w:firstLine="397"/>
      </w:pPr>
      <w:r>
        <w:t xml:space="preserve">Os leitos de secagem têm a função de promover a desidratação dos lodos gerados na ETE provenientes do </w:t>
      </w:r>
      <w:r w:rsidR="00E942AD">
        <w:t>r</w:t>
      </w:r>
      <w:r>
        <w:t xml:space="preserve">eator e do </w:t>
      </w:r>
      <w:r w:rsidR="00E942AD">
        <w:t>f</w:t>
      </w:r>
      <w:r>
        <w:t>iltro.</w:t>
      </w:r>
    </w:p>
    <w:p w:rsidR="00C47DB7" w:rsidRDefault="00C47DB7" w:rsidP="00C47DB7">
      <w:pPr>
        <w:ind w:firstLine="397"/>
      </w:pPr>
      <w:r>
        <w:t xml:space="preserve">Os lodos gerados na ETE, por estarem digeridos, possuem </w:t>
      </w:r>
      <w:r w:rsidRPr="00C36E93">
        <w:t>densidade</w:t>
      </w:r>
      <w:r>
        <w:t>s</w:t>
      </w:r>
      <w:r w:rsidRPr="00C36E93">
        <w:t xml:space="preserve"> menor</w:t>
      </w:r>
      <w:r>
        <w:t>es</w:t>
      </w:r>
      <w:r w:rsidRPr="00C36E93">
        <w:t xml:space="preserve"> que a da água, fato que contribui para a flutuação deste material durante o processo de desidratação </w:t>
      </w:r>
      <w:r w:rsidR="00E942AD">
        <w:t>que permite</w:t>
      </w:r>
      <w:r w:rsidRPr="00C36E93">
        <w:t xml:space="preserve"> o desprendimento do líquido intersticial pela parte inferior da camada de lodo onde um sistema de drenagem</w:t>
      </w:r>
      <w:r>
        <w:t>,</w:t>
      </w:r>
      <w:r w:rsidRPr="00C36E93">
        <w:t xml:space="preserve"> </w:t>
      </w:r>
      <w:r>
        <w:t xml:space="preserve">composto de material drenante, disposto no fundo destas unidades permite a passagem de líquidos, </w:t>
      </w:r>
      <w:r w:rsidR="00E942AD">
        <w:t>e retêm</w:t>
      </w:r>
      <w:r>
        <w:t xml:space="preserve"> em sua superfície superior o material sólido.</w:t>
      </w:r>
    </w:p>
    <w:p w:rsidR="00D10BF1" w:rsidRDefault="00D10BF1" w:rsidP="00D10BF1">
      <w:pPr>
        <w:pStyle w:val="Ttulo2"/>
      </w:pPr>
      <w:bookmarkStart w:id="45" w:name="_Toc23162517"/>
      <w:bookmarkStart w:id="46" w:name="_Toc23162575"/>
      <w:bookmarkStart w:id="47" w:name="_Toc23163652"/>
      <w:r>
        <w:t>Unidade de Apoio Operacional</w:t>
      </w:r>
      <w:bookmarkEnd w:id="45"/>
      <w:bookmarkEnd w:id="46"/>
      <w:bookmarkEnd w:id="47"/>
    </w:p>
    <w:p w:rsidR="00D10BF1" w:rsidRDefault="00D10BF1" w:rsidP="005270D6">
      <w:pPr>
        <w:pStyle w:val="EstiloPrimeiralinha075cm"/>
      </w:pPr>
      <w:r>
        <w:t>Edificação destinada a prom</w:t>
      </w:r>
      <w:r w:rsidR="007441CA">
        <w:t xml:space="preserve">over o apoio operacional da ETE </w:t>
      </w:r>
      <w:r w:rsidR="007B7BF0">
        <w:t>dotada de</w:t>
      </w:r>
      <w:r>
        <w:t xml:space="preserve"> </w:t>
      </w:r>
      <w:r w:rsidR="0043741B">
        <w:t>sala de depósito</w:t>
      </w:r>
      <w:r>
        <w:t xml:space="preserve">, </w:t>
      </w:r>
      <w:r w:rsidR="0043741B">
        <w:t>ferramentaria, instalação sanitária</w:t>
      </w:r>
      <w:r>
        <w:t xml:space="preserve"> e área de tanque.</w:t>
      </w:r>
    </w:p>
    <w:p w:rsidR="00CB0557" w:rsidRPr="00413E96" w:rsidRDefault="00960BD7" w:rsidP="00CB0557">
      <w:pPr>
        <w:pStyle w:val="Ttulo1"/>
      </w:pPr>
      <w:bookmarkStart w:id="48" w:name="_Toc23162518"/>
      <w:bookmarkStart w:id="49" w:name="_Toc23162576"/>
      <w:bookmarkStart w:id="50" w:name="_Toc23163653"/>
      <w:r w:rsidRPr="00413E96">
        <w:lastRenderedPageBreak/>
        <w:t>iNTERLIGAÇÕES</w:t>
      </w:r>
      <w:r w:rsidR="00083A66" w:rsidRPr="00413E96">
        <w:t xml:space="preserve"> e</w:t>
      </w:r>
      <w:r w:rsidR="00EA7CB6" w:rsidRPr="00413E96">
        <w:t xml:space="preserve"> OPERAÇÕES DE</w:t>
      </w:r>
      <w:r w:rsidR="00083A66" w:rsidRPr="00413E96">
        <w:t xml:space="preserve"> manobras</w:t>
      </w:r>
      <w:r w:rsidR="00EA7CB6" w:rsidRPr="00413E96">
        <w:t xml:space="preserve"> NA</w:t>
      </w:r>
      <w:r w:rsidRPr="00413E96">
        <w:t xml:space="preserve"> ETE</w:t>
      </w:r>
      <w:bookmarkEnd w:id="48"/>
      <w:bookmarkEnd w:id="49"/>
      <w:bookmarkEnd w:id="50"/>
    </w:p>
    <w:p w:rsidR="005F7C53" w:rsidRDefault="005F7C53" w:rsidP="00852DFF">
      <w:pPr>
        <w:pStyle w:val="EstiloPrimeiralinha075cm"/>
      </w:pPr>
      <w:r w:rsidRPr="0092238F">
        <w:t xml:space="preserve">Os esgotos chegam à ETE através </w:t>
      </w:r>
      <w:r w:rsidR="00F84FBC">
        <w:t xml:space="preserve">da rede </w:t>
      </w:r>
      <w:r w:rsidR="00397394">
        <w:t>coletora</w:t>
      </w:r>
      <w:r w:rsidR="00F84FBC">
        <w:t xml:space="preserve"> de PVC DN </w:t>
      </w:r>
      <w:r w:rsidR="00677CE4">
        <w:t>1</w:t>
      </w:r>
      <w:r w:rsidR="00E06414">
        <w:t>5</w:t>
      </w:r>
      <w:r w:rsidRPr="0092238F">
        <w:t>0 mm</w:t>
      </w:r>
      <w:r w:rsidR="006F2523">
        <w:t xml:space="preserve">, </w:t>
      </w:r>
      <w:r w:rsidR="00E06414">
        <w:t xml:space="preserve">que desagua </w:t>
      </w:r>
      <w:r w:rsidR="00852DFF">
        <w:t xml:space="preserve">na </w:t>
      </w:r>
      <w:r w:rsidR="00FA4320">
        <w:t xml:space="preserve">unidade de tratamento preliminar onde são gradeados e </w:t>
      </w:r>
      <w:proofErr w:type="spellStart"/>
      <w:r w:rsidR="00FA4320">
        <w:t>desarenados</w:t>
      </w:r>
      <w:proofErr w:type="spellEnd"/>
      <w:r w:rsidR="00FA4320">
        <w:t xml:space="preserve"> e em seguida direcionados à </w:t>
      </w:r>
      <w:r w:rsidR="00852DFF">
        <w:t xml:space="preserve">elevatória de esgotos e de lá são bombeados em linha de recalque em PVC </w:t>
      </w:r>
      <w:proofErr w:type="spellStart"/>
      <w:r w:rsidR="00852DFF">
        <w:t>DEFOFO</w:t>
      </w:r>
      <w:proofErr w:type="spellEnd"/>
      <w:r w:rsidR="00852DFF">
        <w:t xml:space="preserve"> </w:t>
      </w:r>
      <w:proofErr w:type="spellStart"/>
      <w:r w:rsidR="00852DFF">
        <w:t>DN</w:t>
      </w:r>
      <w:proofErr w:type="spellEnd"/>
      <w:r w:rsidR="00852DFF">
        <w:t xml:space="preserve"> 100 mm </w:t>
      </w:r>
      <w:r w:rsidR="004767E3">
        <w:t>a</w:t>
      </w:r>
      <w:r w:rsidR="00852DFF">
        <w:t xml:space="preserve">o reator </w:t>
      </w:r>
      <w:proofErr w:type="spellStart"/>
      <w:r w:rsidR="00397394">
        <w:t>UASB</w:t>
      </w:r>
      <w:proofErr w:type="spellEnd"/>
      <w:r w:rsidR="004767E3">
        <w:t>.</w:t>
      </w:r>
      <w:r w:rsidR="007226BB">
        <w:t xml:space="preserve"> A elevatória</w:t>
      </w:r>
      <w:r w:rsidR="00852DFF">
        <w:t xml:space="preserve"> de esgotos </w:t>
      </w:r>
      <w:r w:rsidR="007226BB">
        <w:t xml:space="preserve">conta com </w:t>
      </w:r>
      <w:proofErr w:type="spellStart"/>
      <w:r w:rsidR="007226BB">
        <w:t>extravasor</w:t>
      </w:r>
      <w:proofErr w:type="spellEnd"/>
      <w:r w:rsidR="007226BB">
        <w:t xml:space="preserve"> de emergência que, em caso de falta de energia ou qualquer outra situação que impeça o funcionamento da ETE, permite o lançamento dos efluentes no corpo receptor, através de tubos </w:t>
      </w:r>
      <w:r w:rsidR="007226BB" w:rsidRPr="00852DFF">
        <w:t xml:space="preserve">de </w:t>
      </w:r>
      <w:r w:rsidR="00852DFF" w:rsidRPr="00852DFF">
        <w:t>PVC</w:t>
      </w:r>
      <w:r w:rsidR="00677CE4" w:rsidRPr="00852DFF">
        <w:t xml:space="preserve"> </w:t>
      </w:r>
      <w:proofErr w:type="spellStart"/>
      <w:r w:rsidR="00677CE4" w:rsidRPr="00852DFF">
        <w:t>DN</w:t>
      </w:r>
      <w:proofErr w:type="spellEnd"/>
      <w:r w:rsidR="00677CE4" w:rsidRPr="00852DFF">
        <w:t xml:space="preserve"> </w:t>
      </w:r>
      <w:r w:rsidR="00852DFF" w:rsidRPr="00852DFF">
        <w:t>15</w:t>
      </w:r>
      <w:r w:rsidR="007226BB" w:rsidRPr="00852DFF">
        <w:t xml:space="preserve">0 </w:t>
      </w:r>
      <w:proofErr w:type="spellStart"/>
      <w:r w:rsidR="007226BB" w:rsidRPr="00852DFF">
        <w:t>mm.</w:t>
      </w:r>
      <w:proofErr w:type="spellEnd"/>
    </w:p>
    <w:p w:rsidR="007212DE" w:rsidRPr="0092238F" w:rsidRDefault="007212DE" w:rsidP="005270D6">
      <w:pPr>
        <w:pStyle w:val="EstiloPrimeiralinha075cm"/>
      </w:pPr>
      <w:r w:rsidRPr="002A4FD6">
        <w:t xml:space="preserve">Os gases, gerados no processo </w:t>
      </w:r>
      <w:r w:rsidR="002A4FD6" w:rsidRPr="002A4FD6">
        <w:t>de digestão anaeróbia</w:t>
      </w:r>
      <w:r w:rsidRPr="002A4FD6">
        <w:t xml:space="preserve"> no interior do </w:t>
      </w:r>
      <w:r w:rsidR="0092238F" w:rsidRPr="002A4FD6">
        <w:t>Reator</w:t>
      </w:r>
      <w:r w:rsidRPr="002A4FD6">
        <w:t>, são coletados e encaminhad</w:t>
      </w:r>
      <w:r w:rsidR="006C0BC7" w:rsidRPr="002A4FD6">
        <w:t>o</w:t>
      </w:r>
      <w:r w:rsidRPr="002A4FD6">
        <w:t xml:space="preserve">s </w:t>
      </w:r>
      <w:r w:rsidR="00566B5E" w:rsidRPr="002A4FD6">
        <w:t>ao queimador de gás.</w:t>
      </w:r>
    </w:p>
    <w:p w:rsidR="00903A29" w:rsidRDefault="00B215C8" w:rsidP="005270D6">
      <w:pPr>
        <w:pStyle w:val="EstiloPrimeiralinha075cm"/>
      </w:pPr>
      <w:r w:rsidRPr="0092238F">
        <w:t xml:space="preserve">O efluente do </w:t>
      </w:r>
      <w:r w:rsidR="002A4FD6">
        <w:t>r</w:t>
      </w:r>
      <w:r w:rsidR="0092238F" w:rsidRPr="0092238F">
        <w:t>eator</w:t>
      </w:r>
      <w:r w:rsidR="00903A29" w:rsidRPr="0092238F">
        <w:t xml:space="preserve"> </w:t>
      </w:r>
      <w:proofErr w:type="spellStart"/>
      <w:r w:rsidR="00FA4320">
        <w:t>UASB</w:t>
      </w:r>
      <w:proofErr w:type="spellEnd"/>
      <w:r w:rsidR="00903A29" w:rsidRPr="0092238F">
        <w:t xml:space="preserve"> </w:t>
      </w:r>
      <w:r w:rsidRPr="0092238F">
        <w:t>é direcionado</w:t>
      </w:r>
      <w:r w:rsidR="00903A29" w:rsidRPr="0092238F">
        <w:t xml:space="preserve"> </w:t>
      </w:r>
      <w:r w:rsidR="00067C86" w:rsidRPr="0092238F">
        <w:t xml:space="preserve">ao </w:t>
      </w:r>
      <w:r w:rsidR="002A4FD6">
        <w:t>f</w:t>
      </w:r>
      <w:r w:rsidR="0092238F" w:rsidRPr="0092238F">
        <w:t>iltro</w:t>
      </w:r>
      <w:r w:rsidR="00067C86" w:rsidRPr="0092238F">
        <w:t xml:space="preserve"> a</w:t>
      </w:r>
      <w:r w:rsidR="00677CE4">
        <w:t xml:space="preserve">través de tubulação de PVC </w:t>
      </w:r>
      <w:proofErr w:type="spellStart"/>
      <w:r w:rsidR="00677CE4">
        <w:t>DN</w:t>
      </w:r>
      <w:proofErr w:type="spellEnd"/>
      <w:r w:rsidR="00677CE4">
        <w:t xml:space="preserve"> 15</w:t>
      </w:r>
      <w:r w:rsidR="00067C86" w:rsidRPr="0092238F">
        <w:t xml:space="preserve">0 </w:t>
      </w:r>
      <w:proofErr w:type="spellStart"/>
      <w:r w:rsidR="00067C86" w:rsidRPr="0092238F">
        <w:t>mm</w:t>
      </w:r>
      <w:r w:rsidR="00DB632C" w:rsidRPr="0092238F">
        <w:t>.</w:t>
      </w:r>
      <w:proofErr w:type="spellEnd"/>
    </w:p>
    <w:p w:rsidR="00403947" w:rsidRPr="001B7155" w:rsidRDefault="00403947" w:rsidP="005270D6">
      <w:pPr>
        <w:pStyle w:val="EstiloPrimeiralinha075cm"/>
      </w:pPr>
      <w:r>
        <w:t xml:space="preserve">Caso seja necessário </w:t>
      </w:r>
      <w:r w:rsidR="002A4FD6">
        <w:t>interromper o funcionamento do f</w:t>
      </w:r>
      <w:r>
        <w:t xml:space="preserve">iltro o sistema conta com um </w:t>
      </w:r>
      <w:proofErr w:type="spellStart"/>
      <w:r w:rsidRPr="00A57417">
        <w:rPr>
          <w:i/>
        </w:rPr>
        <w:t>by</w:t>
      </w:r>
      <w:proofErr w:type="spellEnd"/>
      <w:r w:rsidRPr="00A57417">
        <w:rPr>
          <w:i/>
        </w:rPr>
        <w:t xml:space="preserve"> </w:t>
      </w:r>
      <w:proofErr w:type="spellStart"/>
      <w:r w:rsidRPr="00A57417">
        <w:rPr>
          <w:i/>
        </w:rPr>
        <w:t>pass</w:t>
      </w:r>
      <w:proofErr w:type="spellEnd"/>
      <w:r>
        <w:t xml:space="preserve"> que consiste em</w:t>
      </w:r>
      <w:r w:rsidR="002A4FD6">
        <w:t xml:space="preserve"> uma tubulação que interliga o reator a um poço de visita</w:t>
      </w:r>
      <w:r w:rsidR="007226BB">
        <w:t xml:space="preserve"> de onde o efluente é encaminhado ao lançamento no corpo receptor</w:t>
      </w:r>
      <w:r w:rsidR="00A51217">
        <w:t xml:space="preserve">. </w:t>
      </w:r>
      <w:r w:rsidR="001B7155">
        <w:t xml:space="preserve">Ressalta-se que a saída do </w:t>
      </w:r>
      <w:proofErr w:type="spellStart"/>
      <w:r w:rsidR="001B7155" w:rsidRPr="00012888">
        <w:t>by</w:t>
      </w:r>
      <w:proofErr w:type="spellEnd"/>
      <w:r w:rsidR="001B7155" w:rsidRPr="00012888">
        <w:t xml:space="preserve"> </w:t>
      </w:r>
      <w:proofErr w:type="spellStart"/>
      <w:r w:rsidR="001B7155" w:rsidRPr="00012888">
        <w:t>pass</w:t>
      </w:r>
      <w:proofErr w:type="spellEnd"/>
      <w:r w:rsidR="001B7155">
        <w:t xml:space="preserve"> conta com um </w:t>
      </w:r>
      <w:r w:rsidR="002A4FD6">
        <w:t>“</w:t>
      </w:r>
      <w:proofErr w:type="spellStart"/>
      <w:r w:rsidR="001B7155">
        <w:t>plug</w:t>
      </w:r>
      <w:proofErr w:type="spellEnd"/>
      <w:r w:rsidR="002A4FD6">
        <w:t>”</w:t>
      </w:r>
      <w:r w:rsidR="001B7155">
        <w:t xml:space="preserve"> e que o mesmo somente será retirado quando houver a necessidade de interrupção</w:t>
      </w:r>
      <w:r w:rsidR="002A4FD6">
        <w:t xml:space="preserve"> do funcionamento do filtro a</w:t>
      </w:r>
      <w:r w:rsidR="001B7155">
        <w:t>naeróbio.</w:t>
      </w:r>
    </w:p>
    <w:p w:rsidR="003C78BF" w:rsidRPr="0092238F" w:rsidRDefault="00B215C8" w:rsidP="005270D6">
      <w:pPr>
        <w:pStyle w:val="EstiloPrimeiralinha075cm"/>
      </w:pPr>
      <w:r w:rsidRPr="0092238F">
        <w:t xml:space="preserve">As descargas de lodo do </w:t>
      </w:r>
      <w:r w:rsidR="002A4FD6">
        <w:t>r</w:t>
      </w:r>
      <w:r w:rsidR="0092238F" w:rsidRPr="0092238F">
        <w:t>eator</w:t>
      </w:r>
      <w:r w:rsidR="003C78BF" w:rsidRPr="0092238F">
        <w:t xml:space="preserve"> </w:t>
      </w:r>
      <w:r w:rsidR="00397394">
        <w:t>UASB</w:t>
      </w:r>
      <w:r w:rsidR="00E81E90">
        <w:t xml:space="preserve"> </w:t>
      </w:r>
      <w:r w:rsidR="002A4FD6">
        <w:t>e do</w:t>
      </w:r>
      <w:r w:rsidR="00C65888">
        <w:t xml:space="preserve"> </w:t>
      </w:r>
      <w:r w:rsidR="002A4FD6">
        <w:t>filtro</w:t>
      </w:r>
      <w:r w:rsidR="00C65888">
        <w:t xml:space="preserve"> </w:t>
      </w:r>
      <w:r w:rsidR="00E81E90">
        <w:t xml:space="preserve">são </w:t>
      </w:r>
      <w:r w:rsidR="00C65888" w:rsidRPr="0092238F">
        <w:t xml:space="preserve">realizadas através de manobras de abertura de registros e o lodo </w:t>
      </w:r>
      <w:r w:rsidR="00E81E90">
        <w:t xml:space="preserve">encaminhadas </w:t>
      </w:r>
      <w:r w:rsidR="002A4FD6">
        <w:t>aos</w:t>
      </w:r>
      <w:r w:rsidR="00E81E90">
        <w:t xml:space="preserve"> Leitos de Secagem</w:t>
      </w:r>
      <w:r w:rsidR="002A4FD6">
        <w:t xml:space="preserve"> através de tubulação PVC</w:t>
      </w:r>
      <w:r w:rsidR="00E81E90">
        <w:t xml:space="preserve"> DN1</w:t>
      </w:r>
      <w:r w:rsidR="00A57417">
        <w:t>0</w:t>
      </w:r>
      <w:r w:rsidR="00E81E90">
        <w:t>0</w:t>
      </w:r>
      <w:r w:rsidR="00F07F9E" w:rsidRPr="0092238F">
        <w:t>.</w:t>
      </w:r>
    </w:p>
    <w:p w:rsidR="00A51217" w:rsidRDefault="00A27F2A" w:rsidP="005270D6">
      <w:pPr>
        <w:pStyle w:val="EstiloPrimeiralinha075cm"/>
      </w:pPr>
      <w:r w:rsidRPr="0092238F">
        <w:t xml:space="preserve">O efluente após passar pelo </w:t>
      </w:r>
      <w:r w:rsidR="002A4FD6">
        <w:t>f</w:t>
      </w:r>
      <w:r w:rsidR="0092238F" w:rsidRPr="0092238F">
        <w:t>iltro</w:t>
      </w:r>
      <w:r w:rsidRPr="0092238F">
        <w:t xml:space="preserve"> é direcionado</w:t>
      </w:r>
      <w:r w:rsidR="0035289D" w:rsidRPr="0092238F">
        <w:t xml:space="preserve"> </w:t>
      </w:r>
      <w:r w:rsidR="002A4FD6">
        <w:t>a um poço de visita</w:t>
      </w:r>
      <w:r w:rsidR="00A57417">
        <w:t xml:space="preserve"> </w:t>
      </w:r>
      <w:r w:rsidR="004767E3">
        <w:t xml:space="preserve">em tubulações </w:t>
      </w:r>
      <w:r w:rsidR="007226BB">
        <w:t>de PVC</w:t>
      </w:r>
      <w:r w:rsidR="004767E3">
        <w:t xml:space="preserve"> DN </w:t>
      </w:r>
      <w:r w:rsidR="00A57417">
        <w:t>15</w:t>
      </w:r>
      <w:r w:rsidR="004767E3">
        <w:t>0 mm</w:t>
      </w:r>
      <w:r w:rsidR="00A57417">
        <w:t xml:space="preserve"> e a partir desse ponto segue até o lançamento </w:t>
      </w:r>
      <w:proofErr w:type="gramStart"/>
      <w:r w:rsidR="00A57417">
        <w:t>final</w:t>
      </w:r>
      <w:r w:rsidR="000D1341">
        <w:t xml:space="preserve"> em emissário constituídos de</w:t>
      </w:r>
      <w:r w:rsidR="00A57417">
        <w:t xml:space="preserve"> tubulação de </w:t>
      </w:r>
      <w:r w:rsidR="002A4FD6">
        <w:t>PVC</w:t>
      </w:r>
      <w:r w:rsidR="000D1341">
        <w:t xml:space="preserve"> </w:t>
      </w:r>
      <w:proofErr w:type="spellStart"/>
      <w:r w:rsidR="00A57417">
        <w:t>DN</w:t>
      </w:r>
      <w:proofErr w:type="spellEnd"/>
      <w:r w:rsidR="00A57417">
        <w:t xml:space="preserve"> </w:t>
      </w:r>
      <w:r w:rsidR="002A4FD6">
        <w:t>150</w:t>
      </w:r>
      <w:proofErr w:type="gramEnd"/>
      <w:r w:rsidR="002A4FD6">
        <w:t xml:space="preserve"> </w:t>
      </w:r>
      <w:proofErr w:type="spellStart"/>
      <w:r w:rsidR="002A4FD6">
        <w:t>mm</w:t>
      </w:r>
      <w:r w:rsidR="00A57417">
        <w:t>.</w:t>
      </w:r>
      <w:proofErr w:type="spellEnd"/>
    </w:p>
    <w:p w:rsidR="00A57417" w:rsidRDefault="000D1341" w:rsidP="005270D6">
      <w:pPr>
        <w:pStyle w:val="EstiloPrimeiralinha075cm"/>
      </w:pPr>
      <w:r>
        <w:t>Os drenados dos leitos de secagem são encaminhados, juntamente com o</w:t>
      </w:r>
      <w:r w:rsidR="00A57417">
        <w:t xml:space="preserve">s efluentes líquidos da </w:t>
      </w:r>
      <w:r w:rsidR="00B860A5">
        <w:t>u</w:t>
      </w:r>
      <w:r w:rsidR="00A57417">
        <w:t xml:space="preserve">nidade de </w:t>
      </w:r>
      <w:r w:rsidR="00B860A5">
        <w:t>a</w:t>
      </w:r>
      <w:r w:rsidR="00A57417">
        <w:t>poio</w:t>
      </w:r>
      <w:r>
        <w:t>,</w:t>
      </w:r>
      <w:r w:rsidR="00A57417">
        <w:t xml:space="preserve"> </w:t>
      </w:r>
      <w:r>
        <w:t xml:space="preserve">através de tubulação de PVC </w:t>
      </w:r>
      <w:proofErr w:type="spellStart"/>
      <w:r>
        <w:t>DN</w:t>
      </w:r>
      <w:proofErr w:type="spellEnd"/>
      <w:r>
        <w:t xml:space="preserve"> 100 mm à</w:t>
      </w:r>
      <w:r w:rsidR="00FA4320">
        <w:t xml:space="preserve"> câmara de entrada do tratamento preliminar</w:t>
      </w:r>
      <w:r w:rsidR="00A57417">
        <w:t>.</w:t>
      </w:r>
    </w:p>
    <w:p w:rsidR="0006486F" w:rsidRDefault="0006486F" w:rsidP="0006486F">
      <w:pPr>
        <w:pStyle w:val="Ttulo1"/>
      </w:pPr>
      <w:bookmarkStart w:id="51" w:name="_Toc23148881"/>
      <w:bookmarkStart w:id="52" w:name="_Toc23155814"/>
      <w:bookmarkStart w:id="53" w:name="_Toc23162519"/>
      <w:bookmarkStart w:id="54" w:name="_Toc23162577"/>
      <w:bookmarkStart w:id="55" w:name="_Toc23163654"/>
      <w:r w:rsidRPr="00164F7C">
        <w:lastRenderedPageBreak/>
        <w:t xml:space="preserve">pROCEDIMENTOS </w:t>
      </w:r>
      <w:r>
        <w:t>DE SEGURANÇA DO TRABALHO</w:t>
      </w:r>
      <w:bookmarkEnd w:id="51"/>
      <w:bookmarkEnd w:id="52"/>
      <w:bookmarkEnd w:id="53"/>
      <w:bookmarkEnd w:id="54"/>
      <w:bookmarkEnd w:id="55"/>
    </w:p>
    <w:p w:rsidR="0006486F" w:rsidRDefault="0006486F" w:rsidP="0006486F">
      <w:pPr>
        <w:pStyle w:val="Ttulo2"/>
      </w:pPr>
      <w:bookmarkStart w:id="56" w:name="_Toc23148882"/>
      <w:bookmarkStart w:id="57" w:name="_Toc23155815"/>
      <w:bookmarkStart w:id="58" w:name="_Toc23162520"/>
      <w:bookmarkStart w:id="59" w:name="_Toc23162578"/>
      <w:bookmarkStart w:id="60" w:name="_Toc23163655"/>
      <w:r>
        <w:t>Percepção dos Riscos a que se submetem os Operadores da ETE</w:t>
      </w:r>
      <w:bookmarkEnd w:id="56"/>
      <w:bookmarkEnd w:id="57"/>
      <w:bookmarkEnd w:id="58"/>
      <w:bookmarkEnd w:id="59"/>
      <w:bookmarkEnd w:id="60"/>
    </w:p>
    <w:p w:rsidR="0006486F" w:rsidRDefault="0006486F" w:rsidP="0006486F">
      <w:pPr>
        <w:pStyle w:val="EstiloPrimeiralinha075cm"/>
      </w:pPr>
      <w:r>
        <w:t>A partir do conhecimento do sistema de tratamento de esgotos e das atividades que serão desenvolvidas pelos operadores da ETE, necessárias à sua operação, torna-se possível a percepção</w:t>
      </w:r>
      <w:r w:rsidRPr="00BB2A0B">
        <w:t xml:space="preserve"> </w:t>
      </w:r>
      <w:r>
        <w:t>d</w:t>
      </w:r>
      <w:r w:rsidRPr="00BB2A0B">
        <w:t>os</w:t>
      </w:r>
      <w:r>
        <w:t xml:space="preserve"> potenciais</w:t>
      </w:r>
      <w:r w:rsidRPr="00BB2A0B">
        <w:t xml:space="preserve"> riscos</w:t>
      </w:r>
      <w:r>
        <w:t xml:space="preserve"> a que serão expostos seus operadores, bem como a</w:t>
      </w:r>
      <w:r w:rsidRPr="00BB2A0B">
        <w:t xml:space="preserve"> descrição dos seus agentes causadores</w:t>
      </w:r>
      <w:r>
        <w:t>, e a forma de minimização de seus efeitos e de medidas protetivas dos operários que ali trabalharão.</w:t>
      </w:r>
    </w:p>
    <w:p w:rsidR="0006486F" w:rsidRDefault="0006486F" w:rsidP="0006486F">
      <w:pPr>
        <w:pStyle w:val="EstiloPrimeiralinha075cm"/>
      </w:pPr>
      <w:r>
        <w:t>Apresenta-se a seguir os riscos intuitivamente constatados inerentes às atividades desempenhadas pelos operadores de ETE.</w:t>
      </w:r>
    </w:p>
    <w:p w:rsidR="0006486F" w:rsidRDefault="0006486F" w:rsidP="0006486F">
      <w:pPr>
        <w:pStyle w:val="Ttulo2"/>
      </w:pPr>
      <w:bookmarkStart w:id="61" w:name="_Toc23148883"/>
      <w:bookmarkStart w:id="62" w:name="_Toc23155816"/>
      <w:bookmarkStart w:id="63" w:name="_Toc23162521"/>
      <w:bookmarkStart w:id="64" w:name="_Toc23162579"/>
      <w:bookmarkStart w:id="65" w:name="_Toc23163656"/>
      <w:r>
        <w:t>Descrição dos Riscos na Estação de Tratamento de Esgotos</w:t>
      </w:r>
      <w:bookmarkEnd w:id="61"/>
      <w:bookmarkEnd w:id="62"/>
      <w:bookmarkEnd w:id="63"/>
      <w:bookmarkEnd w:id="64"/>
      <w:bookmarkEnd w:id="65"/>
    </w:p>
    <w:p w:rsidR="0006486F" w:rsidRDefault="0006486F" w:rsidP="0006486F">
      <w:pPr>
        <w:pStyle w:val="Ttulo3"/>
      </w:pPr>
      <w:r>
        <w:t>Riscos Físicos</w:t>
      </w:r>
    </w:p>
    <w:p w:rsidR="0006486F" w:rsidRDefault="0006486F" w:rsidP="0006486F">
      <w:pPr>
        <w:pStyle w:val="EstiloPrimeiralinha075cm"/>
        <w:numPr>
          <w:ilvl w:val="0"/>
          <w:numId w:val="39"/>
        </w:numPr>
      </w:pPr>
      <w:r w:rsidRPr="00143F73">
        <w:t xml:space="preserve">Radiação </w:t>
      </w:r>
      <w:proofErr w:type="gramStart"/>
      <w:r w:rsidRPr="00143F73">
        <w:t>não-ionizante</w:t>
      </w:r>
      <w:proofErr w:type="gramEnd"/>
      <w:r w:rsidRPr="00143F73">
        <w:t xml:space="preserve"> pela exposição do trabalhador ao sol nos trabalhos a céu aberto durante manutenção e fiscalização;</w:t>
      </w:r>
    </w:p>
    <w:p w:rsidR="0006486F" w:rsidRPr="00143F73" w:rsidRDefault="0006486F" w:rsidP="0006486F">
      <w:pPr>
        <w:pStyle w:val="EstiloPrimeiralinha075cm"/>
        <w:numPr>
          <w:ilvl w:val="0"/>
          <w:numId w:val="39"/>
        </w:numPr>
      </w:pPr>
      <w:r>
        <w:t>Choques elétricos face às operações</w:t>
      </w:r>
      <w:r w:rsidRPr="00143F73">
        <w:t xml:space="preserve"> de motores e painéis </w:t>
      </w:r>
      <w:r>
        <w:t>de comando</w:t>
      </w:r>
      <w:r w:rsidRPr="00143F73">
        <w:t>;</w:t>
      </w:r>
    </w:p>
    <w:p w:rsidR="0006486F" w:rsidRDefault="0006486F" w:rsidP="0006486F">
      <w:pPr>
        <w:pStyle w:val="EstiloPrimeiralinha075cm"/>
        <w:numPr>
          <w:ilvl w:val="0"/>
          <w:numId w:val="39"/>
        </w:numPr>
      </w:pPr>
      <w:r>
        <w:t>Quedas, cortes, ferimentos corporais e afogamento;</w:t>
      </w:r>
    </w:p>
    <w:p w:rsidR="0006486F" w:rsidRPr="00143F73" w:rsidRDefault="0006486F" w:rsidP="0006486F">
      <w:pPr>
        <w:pStyle w:val="EstiloPrimeiralinha075cm"/>
        <w:numPr>
          <w:ilvl w:val="0"/>
          <w:numId w:val="39"/>
        </w:numPr>
      </w:pPr>
      <w:r w:rsidRPr="00143F73">
        <w:t xml:space="preserve">Afogamento decorrente de queda no reator </w:t>
      </w:r>
      <w:proofErr w:type="spellStart"/>
      <w:r>
        <w:t>UASB</w:t>
      </w:r>
      <w:proofErr w:type="spellEnd"/>
      <w:r w:rsidRPr="00143F73">
        <w:t>;</w:t>
      </w:r>
    </w:p>
    <w:p w:rsidR="0006486F" w:rsidRPr="00143F73" w:rsidRDefault="0006486F" w:rsidP="0006486F">
      <w:pPr>
        <w:pStyle w:val="EstiloPrimeiralinha075cm"/>
        <w:numPr>
          <w:ilvl w:val="0"/>
          <w:numId w:val="39"/>
        </w:numPr>
      </w:pPr>
      <w:r w:rsidRPr="00143F73">
        <w:t>Ruídos</w:t>
      </w:r>
      <w:r>
        <w:t xml:space="preserve"> excessivos</w:t>
      </w:r>
      <w:r w:rsidRPr="00143F73">
        <w:t xml:space="preserve"> </w:t>
      </w:r>
      <w:r>
        <w:t>causados por bombas e máquinas</w:t>
      </w:r>
      <w:r w:rsidRPr="00143F73">
        <w:t>;</w:t>
      </w:r>
    </w:p>
    <w:p w:rsidR="0006486F" w:rsidRPr="00143F73" w:rsidRDefault="0006486F" w:rsidP="0006486F">
      <w:pPr>
        <w:pStyle w:val="EstiloPrimeiralinha075cm"/>
        <w:numPr>
          <w:ilvl w:val="0"/>
          <w:numId w:val="39"/>
        </w:numPr>
      </w:pPr>
      <w:r>
        <w:t>Calor e umidade (trabalho a céu aberto).</w:t>
      </w:r>
    </w:p>
    <w:p w:rsidR="0006486F" w:rsidRDefault="0006486F" w:rsidP="0006486F">
      <w:pPr>
        <w:pStyle w:val="Ttulo3"/>
      </w:pPr>
      <w:r>
        <w:t>Riscos Biológicos</w:t>
      </w:r>
    </w:p>
    <w:p w:rsidR="0006486F" w:rsidRDefault="0006486F" w:rsidP="0006486F">
      <w:pPr>
        <w:pStyle w:val="EstiloPrimeiralinha075cm"/>
        <w:numPr>
          <w:ilvl w:val="0"/>
          <w:numId w:val="39"/>
        </w:numPr>
      </w:pPr>
      <w:r w:rsidRPr="00212F5F">
        <w:t>Contato com agentes biológicos e contaminantes presentes no material sólido retido</w:t>
      </w:r>
      <w:r>
        <w:t xml:space="preserve"> no gradeamento e</w:t>
      </w:r>
      <w:r w:rsidRPr="00212F5F">
        <w:t xml:space="preserve"> na caix</w:t>
      </w:r>
      <w:r>
        <w:t>a de areia;</w:t>
      </w:r>
    </w:p>
    <w:p w:rsidR="0006486F" w:rsidRDefault="0006486F" w:rsidP="0006486F">
      <w:pPr>
        <w:pStyle w:val="EstiloPrimeiralinha075cm"/>
        <w:numPr>
          <w:ilvl w:val="0"/>
          <w:numId w:val="39"/>
        </w:numPr>
      </w:pPr>
      <w:r>
        <w:t>Contato com os lodos lançados no leito de secagem;</w:t>
      </w:r>
    </w:p>
    <w:p w:rsidR="0006486F" w:rsidRDefault="0006486F" w:rsidP="0006486F">
      <w:pPr>
        <w:pStyle w:val="EstiloPrimeiralinha075cm"/>
        <w:numPr>
          <w:ilvl w:val="0"/>
          <w:numId w:val="39"/>
        </w:numPr>
      </w:pPr>
      <w:r>
        <w:t>Contato com os esgotos bruto, em fase de tratamento e tratado;</w:t>
      </w:r>
    </w:p>
    <w:p w:rsidR="0006486F" w:rsidRPr="00143F73" w:rsidRDefault="0006486F" w:rsidP="0006486F">
      <w:pPr>
        <w:pStyle w:val="EstiloPrimeiralinha075cm"/>
        <w:numPr>
          <w:ilvl w:val="0"/>
          <w:numId w:val="39"/>
        </w:numPr>
      </w:pPr>
      <w:r w:rsidRPr="00143F73">
        <w:t>Pic</w:t>
      </w:r>
      <w:r>
        <w:t>adas de animais peçonhentos.</w:t>
      </w:r>
    </w:p>
    <w:p w:rsidR="0006486F" w:rsidRPr="009B3DA1" w:rsidRDefault="0006486F" w:rsidP="0006486F">
      <w:pPr>
        <w:pStyle w:val="Ttulo3"/>
      </w:pPr>
      <w:r>
        <w:t>Riscos Químicos</w:t>
      </w:r>
    </w:p>
    <w:p w:rsidR="0006486F" w:rsidRDefault="0006486F" w:rsidP="0006486F">
      <w:pPr>
        <w:pStyle w:val="EstiloPrimeiralinha075cm"/>
        <w:numPr>
          <w:ilvl w:val="0"/>
          <w:numId w:val="39"/>
        </w:numPr>
      </w:pPr>
      <w:r w:rsidRPr="00BB2A0B">
        <w:t>Pelo uso de</w:t>
      </w:r>
      <w:r>
        <w:t xml:space="preserve"> cal vigem (</w:t>
      </w:r>
      <w:proofErr w:type="spellStart"/>
      <w:proofErr w:type="gramStart"/>
      <w:r>
        <w:t>CaO</w:t>
      </w:r>
      <w:proofErr w:type="spellEnd"/>
      <w:proofErr w:type="gramEnd"/>
      <w:r>
        <w:t xml:space="preserve">) utilizados no </w:t>
      </w:r>
      <w:r w:rsidRPr="00BB2A0B">
        <w:t>processo de tratamento de lodos, que pode provocar queimaduras de pele.</w:t>
      </w:r>
    </w:p>
    <w:p w:rsidR="0006486F" w:rsidRPr="00BB2A0B" w:rsidRDefault="0006486F" w:rsidP="0006486F">
      <w:pPr>
        <w:pStyle w:val="EstiloPrimeiralinha075cm"/>
        <w:framePr w:hSpace="141" w:wrap="around" w:vAnchor="text" w:hAnchor="margin" w:y="96"/>
        <w:numPr>
          <w:ilvl w:val="0"/>
          <w:numId w:val="39"/>
        </w:numPr>
      </w:pPr>
      <w:r w:rsidRPr="00BB2A0B">
        <w:lastRenderedPageBreak/>
        <w:t>A exposição ao H</w:t>
      </w:r>
      <w:r w:rsidRPr="000B6E16">
        <w:rPr>
          <w:vertAlign w:val="subscript"/>
        </w:rPr>
        <w:t>2</w:t>
      </w:r>
      <w:r w:rsidRPr="00BB2A0B">
        <w:t xml:space="preserve">S, gás sulfídrico e </w:t>
      </w:r>
      <w:r>
        <w:t xml:space="preserve">gás </w:t>
      </w:r>
      <w:r w:rsidRPr="00BB2A0B">
        <w:t>metano CH</w:t>
      </w:r>
      <w:r w:rsidRPr="000B6E16">
        <w:rPr>
          <w:vertAlign w:val="subscript"/>
        </w:rPr>
        <w:t>4</w:t>
      </w:r>
      <w:r>
        <w:t xml:space="preserve">. </w:t>
      </w:r>
      <w:r w:rsidRPr="00BB2A0B">
        <w:t xml:space="preserve">O </w:t>
      </w:r>
      <w:r>
        <w:t>gás sulfídrico</w:t>
      </w:r>
      <w:r w:rsidRPr="00BB2A0B">
        <w:t xml:space="preserve"> pode causar irritações oculares, conjuntivite, perda do olfato </w:t>
      </w:r>
      <w:r>
        <w:t xml:space="preserve">e em concentrações muito altas, </w:t>
      </w:r>
      <w:r w:rsidRPr="00BB2A0B">
        <w:t xml:space="preserve">acima de 900 </w:t>
      </w:r>
      <w:proofErr w:type="spellStart"/>
      <w:proofErr w:type="gramStart"/>
      <w:r w:rsidRPr="00BB2A0B">
        <w:t>ppm</w:t>
      </w:r>
      <w:proofErr w:type="spellEnd"/>
      <w:proofErr w:type="gramEnd"/>
      <w:r>
        <w:t>,</w:t>
      </w:r>
      <w:r w:rsidRPr="00BB2A0B">
        <w:t xml:space="preserve"> pode levar a morte); O </w:t>
      </w:r>
      <w:r>
        <w:t>gás metano</w:t>
      </w:r>
      <w:r w:rsidRPr="00BB2A0B">
        <w:t xml:space="preserve"> compete com o oxigênio </w:t>
      </w:r>
      <w:r>
        <w:t>que pode resultar em</w:t>
      </w:r>
      <w:r w:rsidRPr="00BB2A0B">
        <w:t xml:space="preserve"> asfixia, </w:t>
      </w:r>
      <w:r>
        <w:t>e risco</w:t>
      </w:r>
      <w:r w:rsidRPr="00BB2A0B">
        <w:t xml:space="preserve"> de explosão;</w:t>
      </w:r>
    </w:p>
    <w:p w:rsidR="0006486F" w:rsidRPr="00BB2A0B" w:rsidRDefault="0006486F" w:rsidP="0006486F">
      <w:pPr>
        <w:pStyle w:val="EstiloPrimeiralinha075cm"/>
        <w:framePr w:hSpace="141" w:wrap="around" w:vAnchor="text" w:hAnchor="margin" w:y="96"/>
        <w:numPr>
          <w:ilvl w:val="0"/>
          <w:numId w:val="39"/>
        </w:numPr>
      </w:pPr>
      <w:r>
        <w:t>Risco de toxicidade devido ao contato com r</w:t>
      </w:r>
      <w:r w:rsidRPr="00BB2A0B">
        <w:t>eagentes químicos utilizados na unidade de apoio operac</w:t>
      </w:r>
      <w:r>
        <w:t>ional</w:t>
      </w:r>
      <w:r w:rsidRPr="00BB2A0B">
        <w:t>;</w:t>
      </w:r>
    </w:p>
    <w:p w:rsidR="0006486F" w:rsidRPr="00BB2A0B" w:rsidRDefault="0006486F" w:rsidP="0006486F">
      <w:pPr>
        <w:pStyle w:val="EstiloPrimeiralinha075cm"/>
        <w:framePr w:hSpace="141" w:wrap="around" w:vAnchor="text" w:hAnchor="margin" w:y="96"/>
        <w:numPr>
          <w:ilvl w:val="0"/>
          <w:numId w:val="39"/>
        </w:numPr>
      </w:pPr>
      <w:r w:rsidRPr="00BB2A0B">
        <w:t>Contato com óleos, graxas e solventes presentes nas atividades de manutenção;</w:t>
      </w:r>
    </w:p>
    <w:p w:rsidR="0006486F" w:rsidRDefault="0006486F" w:rsidP="0006486F">
      <w:pPr>
        <w:pStyle w:val="EstiloPrimeiralinha075cm"/>
        <w:numPr>
          <w:ilvl w:val="0"/>
          <w:numId w:val="39"/>
        </w:numPr>
      </w:pPr>
      <w:r w:rsidRPr="00BB2A0B">
        <w:t xml:space="preserve">Exposição a inseticidas empregados nas tarefas de limpeza e manutenção das unidades </w:t>
      </w:r>
      <w:r>
        <w:t>da ETE e de sua área urbanizada.</w:t>
      </w:r>
    </w:p>
    <w:p w:rsidR="0006486F" w:rsidRPr="009B3DA1" w:rsidRDefault="0006486F" w:rsidP="0006486F">
      <w:pPr>
        <w:pStyle w:val="Ttulo3"/>
      </w:pPr>
      <w:r>
        <w:t>Riscos Ergonômicos</w:t>
      </w:r>
    </w:p>
    <w:p w:rsidR="0006486F" w:rsidRDefault="0006486F" w:rsidP="0006486F">
      <w:pPr>
        <w:pStyle w:val="EstiloPrimeiralinha075cm"/>
        <w:numPr>
          <w:ilvl w:val="0"/>
          <w:numId w:val="40"/>
        </w:numPr>
      </w:pPr>
      <w:r w:rsidRPr="00BB2A0B">
        <w:t>Esforço físico excessivo e de forma repetitiva na limpeza das unidades que integram a ETE e de seus equipamentos e ferramental;</w:t>
      </w:r>
    </w:p>
    <w:p w:rsidR="0006486F" w:rsidRDefault="0006486F" w:rsidP="0006486F">
      <w:pPr>
        <w:pStyle w:val="EstiloPrimeiralinha075cm"/>
        <w:numPr>
          <w:ilvl w:val="0"/>
          <w:numId w:val="40"/>
        </w:numPr>
      </w:pPr>
      <w:r>
        <w:t>Dificuldades de execução dos serviços de limpeza das grades;</w:t>
      </w:r>
    </w:p>
    <w:p w:rsidR="0006486F" w:rsidRDefault="0006486F" w:rsidP="0006486F">
      <w:pPr>
        <w:pStyle w:val="EstiloPrimeiralinha075cm"/>
        <w:numPr>
          <w:ilvl w:val="0"/>
          <w:numId w:val="40"/>
        </w:numPr>
      </w:pPr>
      <w:r>
        <w:t xml:space="preserve">Má postura durante a limpeza de grades, caixas de areia, escuma do </w:t>
      </w:r>
      <w:proofErr w:type="spellStart"/>
      <w:r>
        <w:t>UASB</w:t>
      </w:r>
      <w:proofErr w:type="spellEnd"/>
      <w:r>
        <w:t xml:space="preserve"> e leito de secagem.</w:t>
      </w:r>
    </w:p>
    <w:p w:rsidR="0006486F" w:rsidRDefault="0006486F" w:rsidP="0006486F">
      <w:pPr>
        <w:pStyle w:val="Ttulo2"/>
      </w:pPr>
      <w:bookmarkStart w:id="66" w:name="_Toc23148884"/>
      <w:bookmarkStart w:id="67" w:name="_Toc23155817"/>
      <w:bookmarkStart w:id="68" w:name="_Toc23162522"/>
      <w:bookmarkStart w:id="69" w:name="_Toc23162580"/>
      <w:bookmarkStart w:id="70" w:name="_Toc23163657"/>
      <w:r>
        <w:t>Controle e Minimização dos Riscos Percebidos</w:t>
      </w:r>
      <w:bookmarkEnd w:id="66"/>
      <w:bookmarkEnd w:id="67"/>
      <w:bookmarkEnd w:id="68"/>
      <w:bookmarkEnd w:id="69"/>
      <w:bookmarkEnd w:id="70"/>
    </w:p>
    <w:p w:rsidR="0006486F" w:rsidRPr="009B3DA1" w:rsidRDefault="0006486F" w:rsidP="0006486F">
      <w:pPr>
        <w:pStyle w:val="Ttulo3"/>
      </w:pPr>
      <w:r>
        <w:t>Aspectos Gerais de Controle de Riscos Laborais na ETE</w:t>
      </w:r>
    </w:p>
    <w:p w:rsidR="0006486F" w:rsidRDefault="0006486F" w:rsidP="0006486F">
      <w:pPr>
        <w:pStyle w:val="EstiloPrimeiralinha075cm"/>
      </w:pPr>
      <w:r>
        <w:t>P</w:t>
      </w:r>
      <w:r w:rsidRPr="005240C2">
        <w:t>rocedimentos eficazes de controle</w:t>
      </w:r>
      <w:r>
        <w:t xml:space="preserve"> e minimização de riscos à integridade à saúde dos operadores da ETE resultam da abordagem de diversos aspectos</w:t>
      </w:r>
      <w:r w:rsidRPr="005240C2">
        <w:t xml:space="preserve"> </w:t>
      </w:r>
      <w:r>
        <w:t>que proporcionam melhores</w:t>
      </w:r>
      <w:r w:rsidRPr="005240C2">
        <w:t xml:space="preserve"> condições de segurança e d</w:t>
      </w:r>
      <w:r>
        <w:t>e higiene a estes profissionais, são eles:</w:t>
      </w:r>
    </w:p>
    <w:p w:rsidR="0006486F" w:rsidRDefault="0006486F" w:rsidP="0006486F">
      <w:pPr>
        <w:pStyle w:val="EstiloPrimeiralinha075cm"/>
        <w:numPr>
          <w:ilvl w:val="0"/>
          <w:numId w:val="40"/>
        </w:numPr>
      </w:pPr>
      <w:r>
        <w:t>Projetos de ETE’s que em sua essência contempla elementos voltados à segurança laboral</w:t>
      </w:r>
      <w:r w:rsidRPr="00BB2A0B">
        <w:t>;</w:t>
      </w:r>
    </w:p>
    <w:p w:rsidR="0006486F" w:rsidRDefault="0006486F" w:rsidP="0006486F">
      <w:pPr>
        <w:pStyle w:val="EstiloPrimeiralinha075cm"/>
        <w:numPr>
          <w:ilvl w:val="0"/>
          <w:numId w:val="40"/>
        </w:numPr>
      </w:pPr>
      <w:r>
        <w:t>Implantação de programas de treinamento e capacitação de operadores de ETE’s;</w:t>
      </w:r>
    </w:p>
    <w:p w:rsidR="0006486F" w:rsidRDefault="0006486F" w:rsidP="0006486F">
      <w:pPr>
        <w:pStyle w:val="EstiloPrimeiralinha075cm"/>
        <w:numPr>
          <w:ilvl w:val="0"/>
          <w:numId w:val="40"/>
        </w:numPr>
      </w:pPr>
      <w:r>
        <w:t>Limpeza e higiene pessoal do operador;</w:t>
      </w:r>
    </w:p>
    <w:p w:rsidR="0006486F" w:rsidRDefault="0006486F" w:rsidP="0006486F">
      <w:pPr>
        <w:pStyle w:val="EstiloPrimeiralinha075cm"/>
        <w:numPr>
          <w:ilvl w:val="0"/>
          <w:numId w:val="40"/>
        </w:numPr>
      </w:pPr>
      <w:r>
        <w:t>Correta utilização de equipamentos de proteção individual.</w:t>
      </w:r>
    </w:p>
    <w:p w:rsidR="0006486F" w:rsidRDefault="0006486F" w:rsidP="0006486F">
      <w:pPr>
        <w:pStyle w:val="EstiloPrimeiralinha075cm"/>
      </w:pPr>
    </w:p>
    <w:p w:rsidR="0006486F" w:rsidRPr="009B3DA1" w:rsidRDefault="0006486F" w:rsidP="0006486F">
      <w:pPr>
        <w:pStyle w:val="Ttulo3"/>
      </w:pPr>
      <w:r>
        <w:lastRenderedPageBreak/>
        <w:t>Mediadas Protetivos Consideradas no Projeto da ETE</w:t>
      </w:r>
    </w:p>
    <w:p w:rsidR="0006486F" w:rsidRDefault="0006486F" w:rsidP="0006486F">
      <w:pPr>
        <w:pStyle w:val="EstiloPrimeiralinha075cm"/>
      </w:pPr>
      <w:r>
        <w:t>As medidas protetivas aos operadores da ETE foram inicialmente idealizadas em seu próprio projeto e resultam de inserção de elementos arquitetônicos simples como escadas, ditas confortáveis, em concreto armado, compostas de lanços curtos separados por patamares e dotadas de guarda corpo que também estão presentes nas plataformas elevadas de trabalho.</w:t>
      </w:r>
    </w:p>
    <w:p w:rsidR="0006486F" w:rsidRDefault="0006486F" w:rsidP="0006486F">
      <w:pPr>
        <w:pStyle w:val="EstiloPrimeiralinha075cm"/>
      </w:pPr>
      <w:r>
        <w:t>O projeto de instalações elétricas prevê a utilização de painéis elétricos com grau de sofisticação suficiente para proteção dos operadores da ETE contra choques elétricos.</w:t>
      </w:r>
    </w:p>
    <w:p w:rsidR="0006486F" w:rsidRDefault="0006486F" w:rsidP="0006486F">
      <w:pPr>
        <w:pStyle w:val="EstiloPrimeiralinha075cm"/>
      </w:pPr>
      <w:r>
        <w:t>Previu-se dotar a unidade de apoio operacional de um sistema de proteção contra descargas atmosféricas, “</w:t>
      </w:r>
      <w:proofErr w:type="spellStart"/>
      <w:r>
        <w:t>SPDA</w:t>
      </w:r>
      <w:proofErr w:type="spellEnd"/>
      <w:r>
        <w:t>” que oferecerá segurança aos operadores durante a sua permanência na área da ETE.</w:t>
      </w:r>
    </w:p>
    <w:p w:rsidR="0006486F" w:rsidRDefault="0006486F" w:rsidP="0006486F">
      <w:pPr>
        <w:pStyle w:val="EstiloPrimeiralinha075cm"/>
      </w:pPr>
      <w:r>
        <w:t xml:space="preserve">As aberturas na laje de tampa do reator </w:t>
      </w:r>
      <w:proofErr w:type="spellStart"/>
      <w:r>
        <w:t>UASB</w:t>
      </w:r>
      <w:proofErr w:type="spellEnd"/>
      <w:r>
        <w:t>, que com frequência deverão ser abertas para remoção de escumas, apresentam comprimento significativo, porem diminuta largura que impossibilita a queda de operários ao seu interior.</w:t>
      </w:r>
    </w:p>
    <w:p w:rsidR="0006486F" w:rsidRDefault="0006486F" w:rsidP="0006486F">
      <w:pPr>
        <w:pStyle w:val="EstiloPrimeiralinha075cm"/>
      </w:pPr>
      <w:r>
        <w:t>O poço de sucção da elevatória de esgotos e os leitos de secagem possuem uma saliência em relação ao nível do terreno que oferece uma segurança contra queda ao seu interior destas unidades nas situações de manutenção de bombas, no caso da elevatória de esgotos e principalmente na limpeza das faces internas de suas paredes.</w:t>
      </w:r>
    </w:p>
    <w:p w:rsidR="0006486F" w:rsidRDefault="0006486F" w:rsidP="0006486F">
      <w:pPr>
        <w:pStyle w:val="EstiloPrimeiralinha075cm"/>
      </w:pPr>
      <w:r>
        <w:t xml:space="preserve">A disposição dos conjuntos moto bombas submersíveis no interior do poço de sucção da elevatória de esgotos, dotada de tampa de alumínio promove o </w:t>
      </w:r>
      <w:proofErr w:type="spellStart"/>
      <w:r>
        <w:t>enclausuramento</w:t>
      </w:r>
      <w:proofErr w:type="spellEnd"/>
      <w:r>
        <w:t xml:space="preserve"> desta fonte geradora de ruídos e proporciona significativa redução de sua intensidade.</w:t>
      </w:r>
    </w:p>
    <w:p w:rsidR="0006486F" w:rsidRDefault="0006486F" w:rsidP="0006486F">
      <w:pPr>
        <w:pStyle w:val="EstiloPrimeiralinha075cm"/>
      </w:pPr>
      <w:r>
        <w:t>Uma unidade de apoio operacional,</w:t>
      </w:r>
      <w:r w:rsidRPr="001A3CE8">
        <w:t xml:space="preserve"> </w:t>
      </w:r>
      <w:r>
        <w:t>que conta internamente com ferramentaria e instalação sanitária e externamente com um tanque de lavar com a finalidade de proporcionar um ambiente organizado à ETE no qual se pratica a higiene pessoal dos operadores, asseio e guarda de equipamentos e ferramentas utilizadas nas atividades operacionais cotidianas.</w:t>
      </w:r>
    </w:p>
    <w:p w:rsidR="0006486F" w:rsidRDefault="0006486F" w:rsidP="0006486F">
      <w:pPr>
        <w:pStyle w:val="Ttulo3"/>
      </w:pPr>
      <w:r>
        <w:t>Treinamento e Capacitação dos Operadores da ETE</w:t>
      </w:r>
    </w:p>
    <w:p w:rsidR="0006486F" w:rsidRPr="00D65FBA" w:rsidRDefault="0006486F" w:rsidP="0006486F">
      <w:r>
        <w:t>Os futuros operadores da ETE, obrigatoriamente, receberão t</w:t>
      </w:r>
      <w:r w:rsidRPr="00D65FBA">
        <w:t>reinamento</w:t>
      </w:r>
      <w:r>
        <w:t xml:space="preserve"> antes de </w:t>
      </w:r>
      <w:r>
        <w:lastRenderedPageBreak/>
        <w:t xml:space="preserve">assumirem seus postos de trabalho </w:t>
      </w:r>
      <w:r w:rsidRPr="00D65FBA">
        <w:t>e</w:t>
      </w:r>
      <w:r>
        <w:t xml:space="preserve"> também, durante o desempenho de suas funções, receberão </w:t>
      </w:r>
      <w:r w:rsidRPr="00D65FBA">
        <w:t>atualização contínua</w:t>
      </w:r>
      <w:r>
        <w:t xml:space="preserve"> de informações relativas ao tema “Operação de Estações de Tratamento de Esgotos”</w:t>
      </w:r>
      <w:r w:rsidRPr="00D65FBA">
        <w:t xml:space="preserve"> </w:t>
      </w:r>
      <w:r>
        <w:t>especificamente direcionadas à modalidade de tratamento de esgotos praticada na ETE em evidencia. P</w:t>
      </w:r>
      <w:r w:rsidRPr="00D65FBA">
        <w:t>rogramas de sinalização dos locais de risco, orientação e treinamento dos operadore</w:t>
      </w:r>
      <w:r>
        <w:t xml:space="preserve">s, são medidas preventivas que </w:t>
      </w:r>
      <w:r w:rsidRPr="00D65FBA">
        <w:t>podem evitar acident</w:t>
      </w:r>
      <w:r>
        <w:t>es, afastamentos e até morte de pessoas envolvida</w:t>
      </w:r>
      <w:r w:rsidRPr="00D65FBA">
        <w:t>s na operação da estação de tratamento de esgotos.</w:t>
      </w:r>
    </w:p>
    <w:p w:rsidR="0006486F" w:rsidRPr="00727726" w:rsidRDefault="0006486F" w:rsidP="0006486F">
      <w:pPr>
        <w:pStyle w:val="Ttulo3"/>
      </w:pPr>
      <w:r>
        <w:t>Limpeza e</w:t>
      </w:r>
      <w:r w:rsidRPr="00727726">
        <w:t xml:space="preserve"> Higiene Pessoal do Operador</w:t>
      </w:r>
    </w:p>
    <w:p w:rsidR="0006486F" w:rsidRDefault="0006486F" w:rsidP="0006486F">
      <w:pPr>
        <w:pStyle w:val="EstiloPrimeiralinha075cm"/>
      </w:pPr>
      <w:r>
        <w:t>A pessoa que trabalha em sistemas de esgotos, tanto numa estação de tratamento, quanto na rede coletora, está sujeita a contrair doenças em proporção bem maior que as demais, uma vez que o resíduo com o qual a mesma estará em contato é altamente contaminado. Estas doenças podem ser contraídas por via oral, ou através de um corte ou arranhão que o operador tenha ou venha a ter no desempenho de suas funções.</w:t>
      </w:r>
    </w:p>
    <w:p w:rsidR="0006486F" w:rsidRDefault="0006486F" w:rsidP="0006486F">
      <w:pPr>
        <w:pStyle w:val="EstiloPrimeiralinha075cm"/>
      </w:pPr>
      <w:r>
        <w:t>Dentre as doenças contraídas por via oral distinguem-se: o Tifo, o Cólera, a Disenteria, a Amebíase, a Hepatite Infecciosa, a Poliomielite e algumas Verminoses. Em decorrência de machucados, a doença mais comum de se contrair é o Tétano. Como prevenção, o operador da ETE deve ser vacinado contra o Tétano, Tifo e Varíola, de acordo com orientação médica. O risco de se contrair doenças por via oral decorre da negligência do operador, e para evitá-las deverá, durante sua jornada de trabalho, tomar as seguintes precauções:</w:t>
      </w:r>
    </w:p>
    <w:p w:rsidR="0006486F" w:rsidRDefault="0006486F" w:rsidP="0006486F">
      <w:pPr>
        <w:numPr>
          <w:ilvl w:val="0"/>
          <w:numId w:val="2"/>
        </w:numPr>
      </w:pPr>
      <w:r>
        <w:t>Utilizar sempre os equipamentos de proteção individual, tais como: botas e luvas de borracha, compatíveis com as funções a serem realizadas na operação da ETE;</w:t>
      </w:r>
    </w:p>
    <w:p w:rsidR="0006486F" w:rsidRDefault="0006486F" w:rsidP="0006486F">
      <w:pPr>
        <w:numPr>
          <w:ilvl w:val="0"/>
          <w:numId w:val="2"/>
        </w:numPr>
      </w:pPr>
      <w:r>
        <w:t>Manter sempre as mãos limpas e as unhas cortadas;</w:t>
      </w:r>
    </w:p>
    <w:p w:rsidR="0006486F" w:rsidRDefault="0006486F" w:rsidP="0006486F">
      <w:pPr>
        <w:numPr>
          <w:ilvl w:val="0"/>
          <w:numId w:val="2"/>
        </w:numPr>
      </w:pPr>
      <w:r>
        <w:t xml:space="preserve">Ao término dos serviços, lavar as mãos e desinfetá-las com álcool iodado; </w:t>
      </w:r>
    </w:p>
    <w:p w:rsidR="0006486F" w:rsidRDefault="0006486F" w:rsidP="0006486F">
      <w:pPr>
        <w:numPr>
          <w:ilvl w:val="0"/>
          <w:numId w:val="2"/>
        </w:numPr>
      </w:pPr>
      <w:r>
        <w:t>Durante o serviço, evitar, o quanto possível, comer ou fumar, se não conseguir, antes de fazê-lo, lavar as mãos conforme instrução contida no item anterior.</w:t>
      </w:r>
    </w:p>
    <w:p w:rsidR="0006486F" w:rsidRDefault="0006486F" w:rsidP="0006486F">
      <w:pPr>
        <w:pStyle w:val="EstiloPrimeiralinha075cm"/>
      </w:pPr>
      <w:r>
        <w:t xml:space="preserve">Quanto ao vestuário, o uniforme deve ser usado apenas no local de trabalho </w:t>
      </w:r>
      <w:r>
        <w:lastRenderedPageBreak/>
        <w:t>e, ao término da jornada, retirá-lo lá mesmo, deixando-o em local apropriado. Não se deve esquecer que o funcionário deve tomar banho antes de vestir suas roupas de uso cotidiano.</w:t>
      </w:r>
    </w:p>
    <w:p w:rsidR="0006486F" w:rsidRDefault="0006486F" w:rsidP="0006486F">
      <w:pPr>
        <w:pStyle w:val="EstiloPrimeiralinha075cm"/>
      </w:pPr>
      <w:r>
        <w:t>Outros cuidados que devem ser tomados:</w:t>
      </w:r>
    </w:p>
    <w:p w:rsidR="0006486F" w:rsidRDefault="0006486F" w:rsidP="0006486F">
      <w:pPr>
        <w:numPr>
          <w:ilvl w:val="0"/>
          <w:numId w:val="3"/>
        </w:numPr>
      </w:pPr>
      <w:r>
        <w:t>Ter sempre, no local de trabalho, um estojo de primeiros socorros, repondo sempre o material que for utilizado;</w:t>
      </w:r>
    </w:p>
    <w:p w:rsidR="0006486F" w:rsidRDefault="0006486F" w:rsidP="0006486F">
      <w:pPr>
        <w:numPr>
          <w:ilvl w:val="0"/>
          <w:numId w:val="3"/>
        </w:numPr>
      </w:pPr>
      <w:r>
        <w:t xml:space="preserve">Caso ocorra um corte ou arranhão no corpo, lavar com sabão de coco, aplicar iodo ou outro </w:t>
      </w:r>
      <w:proofErr w:type="spellStart"/>
      <w:proofErr w:type="gramStart"/>
      <w:r>
        <w:t>anti-séptico</w:t>
      </w:r>
      <w:proofErr w:type="spellEnd"/>
      <w:proofErr w:type="gramEnd"/>
      <w:r>
        <w:t xml:space="preserve"> e procurar imediatamente orientação médica;</w:t>
      </w:r>
    </w:p>
    <w:p w:rsidR="0006486F" w:rsidRDefault="0006486F" w:rsidP="0006486F">
      <w:pPr>
        <w:numPr>
          <w:ilvl w:val="0"/>
          <w:numId w:val="3"/>
        </w:numPr>
      </w:pPr>
      <w:r>
        <w:t xml:space="preserve">No caso de contato com o esgoto, usar álcool iodado na limpeza do corpo; </w:t>
      </w:r>
    </w:p>
    <w:p w:rsidR="0006486F" w:rsidRDefault="0006486F" w:rsidP="0006486F">
      <w:pPr>
        <w:numPr>
          <w:ilvl w:val="0"/>
          <w:numId w:val="3"/>
        </w:numPr>
      </w:pPr>
      <w:r>
        <w:t>Após o uso das ferramentas, lavá-las com jatos de água.</w:t>
      </w:r>
    </w:p>
    <w:p w:rsidR="0006486F" w:rsidRPr="009B3DA1" w:rsidRDefault="0006486F" w:rsidP="0006486F">
      <w:pPr>
        <w:pStyle w:val="Ttulo3"/>
      </w:pPr>
      <w:r>
        <w:t>Equipamentos de Proteção Individual “</w:t>
      </w:r>
      <w:proofErr w:type="spellStart"/>
      <w:r>
        <w:t>EPI’s</w:t>
      </w:r>
      <w:proofErr w:type="spellEnd"/>
      <w:r>
        <w:t>”</w:t>
      </w:r>
    </w:p>
    <w:p w:rsidR="0006486F" w:rsidRDefault="0006486F" w:rsidP="0006486F">
      <w:pPr>
        <w:pStyle w:val="EstiloPrimeiralinha075cm"/>
      </w:pPr>
      <w:r>
        <w:t>De</w:t>
      </w:r>
      <w:r w:rsidRPr="005240C2">
        <w:t xml:space="preserve">ntre os equipamentos mais comuns estão </w:t>
      </w:r>
      <w:proofErr w:type="gramStart"/>
      <w:r w:rsidRPr="005240C2">
        <w:t>a</w:t>
      </w:r>
      <w:proofErr w:type="gramEnd"/>
      <w:r w:rsidRPr="005240C2">
        <w:t xml:space="preserve"> máscara de proteção respiratória, capacete, botas, luvas, macacões, mascaras de respiração autônoma, óculos e outros. As campanhas de conscientização e os manuais devem ser atualizados constantemente e serem de fácil entendimento.</w:t>
      </w:r>
    </w:p>
    <w:p w:rsidR="0006486F" w:rsidRPr="005240C2" w:rsidRDefault="0006486F" w:rsidP="0006486F">
      <w:pPr>
        <w:pStyle w:val="EstiloPrimeiralinha075cm"/>
      </w:pPr>
      <w:r>
        <w:t xml:space="preserve">No capítulo seguinte, dedicado à descrição dos procedimentos operacionais específicos da ETE em pauta, são relacionados os equipamentos de proteção </w:t>
      </w:r>
      <w:proofErr w:type="gramStart"/>
      <w:r>
        <w:t>individual específicos necessários</w:t>
      </w:r>
      <w:proofErr w:type="gramEnd"/>
      <w:r>
        <w:t xml:space="preserve"> a cada atividade operacional da ETE.</w:t>
      </w:r>
    </w:p>
    <w:p w:rsidR="00CB0557" w:rsidRPr="00164F7C" w:rsidRDefault="00CB0557" w:rsidP="00CB0557">
      <w:pPr>
        <w:pStyle w:val="Ttulo1"/>
      </w:pPr>
      <w:bookmarkStart w:id="71" w:name="_Toc23162523"/>
      <w:bookmarkStart w:id="72" w:name="_Toc23162581"/>
      <w:bookmarkStart w:id="73" w:name="_Toc23163658"/>
      <w:r w:rsidRPr="00164F7C">
        <w:lastRenderedPageBreak/>
        <w:t>pROCEDIMENTOS OPERACIONAIS</w:t>
      </w:r>
      <w:bookmarkEnd w:id="71"/>
      <w:bookmarkEnd w:id="72"/>
      <w:bookmarkEnd w:id="73"/>
    </w:p>
    <w:p w:rsidR="00FA4320" w:rsidRDefault="00FA4320" w:rsidP="00FA4320">
      <w:pPr>
        <w:pStyle w:val="Ttulo2"/>
      </w:pPr>
      <w:bookmarkStart w:id="74" w:name="_Toc23162524"/>
      <w:bookmarkStart w:id="75" w:name="_Toc23162582"/>
      <w:bookmarkStart w:id="76" w:name="_Toc23163659"/>
      <w:bookmarkStart w:id="77" w:name="_Toc112475196"/>
      <w:bookmarkStart w:id="78" w:name="_Toc395516731"/>
      <w:r w:rsidRPr="00727726">
        <w:t>Tratamento Preliminar</w:t>
      </w:r>
      <w:bookmarkEnd w:id="74"/>
      <w:bookmarkEnd w:id="75"/>
      <w:bookmarkEnd w:id="76"/>
    </w:p>
    <w:p w:rsidR="00FA4320" w:rsidRDefault="00FA4320" w:rsidP="00FA4320">
      <w:pPr>
        <w:pStyle w:val="Ttulo3"/>
      </w:pPr>
      <w:r w:rsidRPr="00AE6D38">
        <w:t>Gradeamento</w:t>
      </w:r>
    </w:p>
    <w:p w:rsidR="00FA4320" w:rsidRDefault="00FA4320" w:rsidP="00FA4320">
      <w:pPr>
        <w:pStyle w:val="EstiloPrimeiralinha075cm"/>
      </w:pPr>
      <w:r>
        <w:t xml:space="preserve">O gradeamento deve encontrar-se permanentemente desobstruído a fim de garantir o fluxo de esgoto pelo tratamento preliminar. Caso seja verificada a obstrução desta unidade, o operador deverá providenciar a retirada dos sólidos retidos na grade com o auxílio de um rastelo, e os resíduos retirados da grade e depositados sobre o dreno de sólidos gradeados, localizado na parte superior da grade. </w:t>
      </w:r>
      <w:r w:rsidRPr="00194F81">
        <w:t>Após deságue,</w:t>
      </w:r>
      <w:r>
        <w:t xml:space="preserve"> estes resíduos sólidos devem ser retirados com uma pá dispostos e transportados em carrinho de mão, acondicionados temporariamente, e disponibilizados ao serviço municipal de limpeza urbana para coleta e encaminhamento à correta disposição final em aterro sanitário.</w:t>
      </w:r>
    </w:p>
    <w:p w:rsidR="00FA4320" w:rsidRDefault="00FA4320" w:rsidP="00FA4320">
      <w:pPr>
        <w:pStyle w:val="Ttulo3"/>
      </w:pPr>
      <w:r w:rsidRPr="00192136">
        <w:t>Caixa de areia</w:t>
      </w:r>
    </w:p>
    <w:p w:rsidR="00FA4320" w:rsidRDefault="00FA4320" w:rsidP="00FA4320">
      <w:pPr>
        <w:pStyle w:val="EstiloPrimeiralinha075cm"/>
      </w:pPr>
      <w:r>
        <w:t xml:space="preserve">A ETE operará normalmente as duas caixas de areia simultaneamente. Quando for constado o assoreamento dos canais de </w:t>
      </w:r>
      <w:proofErr w:type="spellStart"/>
      <w:r>
        <w:t>desarenação</w:t>
      </w:r>
      <w:proofErr w:type="spellEnd"/>
      <w:r>
        <w:t xml:space="preserve"> ou no período de 15 dias, o operador da ETE deverá providenciar a limpeza dos mesmos, preferencialmente no período do dia em que o histórico do </w:t>
      </w:r>
      <w:proofErr w:type="spellStart"/>
      <w:r>
        <w:t>hidrograma</w:t>
      </w:r>
      <w:proofErr w:type="spellEnd"/>
      <w:r>
        <w:t xml:space="preserve"> de vazões registra as menores vazões.</w:t>
      </w:r>
    </w:p>
    <w:p w:rsidR="00FA4320" w:rsidRDefault="00FA4320" w:rsidP="00FA4320">
      <w:pPr>
        <w:pStyle w:val="EstiloPrimeiralinha075cm"/>
      </w:pPr>
      <w:r w:rsidRPr="0001437B">
        <w:t xml:space="preserve">Para a remoção do material sedimentado nesta unidade o operador deverá fechar as comportas de entrada e saída de um dos canais assoreados e então, através da abertura do registro de descarga, promover a remoção hidráulica da areia ali presente, que será direcionada aos leitos de secagem. Realizada a limpeza em um dos canais de </w:t>
      </w:r>
      <w:proofErr w:type="spellStart"/>
      <w:r w:rsidRPr="0001437B">
        <w:t>desarenação</w:t>
      </w:r>
      <w:proofErr w:type="spellEnd"/>
      <w:r w:rsidRPr="0001437B">
        <w:t>, o operador deverá repetir o procedimento para o outro canal.</w:t>
      </w:r>
    </w:p>
    <w:p w:rsidR="00FA4320" w:rsidRPr="009B3DA1" w:rsidRDefault="00FA4320" w:rsidP="00FA4320">
      <w:pPr>
        <w:pStyle w:val="Ttulo3"/>
      </w:pPr>
      <w:r w:rsidRPr="009B3DA1">
        <w:t>Equipamentos necessári</w:t>
      </w:r>
      <w:r>
        <w:t>o</w:t>
      </w:r>
      <w:r w:rsidRPr="009B3DA1">
        <w:t>s</w:t>
      </w:r>
    </w:p>
    <w:p w:rsidR="00263A36" w:rsidRDefault="00263A36" w:rsidP="00263A36">
      <w:pPr>
        <w:pStyle w:val="EstiloPrimeiralinha075cm"/>
      </w:pPr>
      <w:bookmarkStart w:id="79" w:name="_Toc23162525"/>
      <w:bookmarkStart w:id="80" w:name="_Toc23162583"/>
      <w:r w:rsidRPr="000B69A2">
        <w:t xml:space="preserve">Para a realização dos procedimentos anteriormente descritos o operador deverá </w:t>
      </w:r>
      <w:r>
        <w:t xml:space="preserve">trajar uniforme, botas de borracha, </w:t>
      </w:r>
      <w:r w:rsidRPr="000B69A2">
        <w:t>luvas de raspa</w:t>
      </w:r>
      <w:r w:rsidRPr="00A626F9">
        <w:t xml:space="preserve">, óculos de proteção e roupa impermeável, de PVC ou borracha. Além disto, </w:t>
      </w:r>
      <w:proofErr w:type="gramStart"/>
      <w:r w:rsidRPr="00A626F9">
        <w:t>nec</w:t>
      </w:r>
      <w:r w:rsidRPr="000B69A2">
        <w:t>essitará</w:t>
      </w:r>
      <w:proofErr w:type="gramEnd"/>
      <w:r w:rsidRPr="000B69A2">
        <w:t xml:space="preserve"> de rastelo, pá e vassoura.</w:t>
      </w:r>
    </w:p>
    <w:p w:rsidR="00924ACA" w:rsidRDefault="00924ACA" w:rsidP="00924ACA">
      <w:pPr>
        <w:pStyle w:val="Ttulo2"/>
      </w:pPr>
      <w:bookmarkStart w:id="81" w:name="_Toc23163660"/>
      <w:r>
        <w:lastRenderedPageBreak/>
        <w:t>Elevatórias de Esgotos</w:t>
      </w:r>
      <w:bookmarkEnd w:id="77"/>
      <w:bookmarkEnd w:id="78"/>
      <w:bookmarkEnd w:id="79"/>
      <w:bookmarkEnd w:id="80"/>
      <w:bookmarkEnd w:id="81"/>
    </w:p>
    <w:p w:rsidR="00924ACA" w:rsidRPr="00D1284B" w:rsidRDefault="00924ACA" w:rsidP="00924ACA">
      <w:pPr>
        <w:pStyle w:val="Ttulo3"/>
      </w:pPr>
      <w:r w:rsidRPr="00D1284B">
        <w:t>Procedimentos operacionais</w:t>
      </w:r>
    </w:p>
    <w:p w:rsidR="00924ACA" w:rsidRDefault="00924ACA" w:rsidP="00924ACA">
      <w:pPr>
        <w:pStyle w:val="EstiloPrimeiralinha075cm"/>
      </w:pPr>
      <w:r w:rsidRPr="00F87831">
        <w:t>A</w:t>
      </w:r>
      <w:r>
        <w:t>s</w:t>
      </w:r>
      <w:r w:rsidRPr="00F87831">
        <w:t xml:space="preserve"> elevatória</w:t>
      </w:r>
      <w:r>
        <w:t>s</w:t>
      </w:r>
      <w:r w:rsidRPr="00F87831">
        <w:t xml:space="preserve"> de esgotos fo</w:t>
      </w:r>
      <w:r>
        <w:t>ram</w:t>
      </w:r>
      <w:r w:rsidRPr="00F87831">
        <w:t xml:space="preserve"> projetada</w:t>
      </w:r>
      <w:r>
        <w:t>s</w:t>
      </w:r>
      <w:r w:rsidRPr="00F87831">
        <w:t xml:space="preserve"> para operação intermitente e alternância de f</w:t>
      </w:r>
      <w:r>
        <w:t xml:space="preserve">uncionamento dos conjuntos moto </w:t>
      </w:r>
      <w:r w:rsidRPr="00F87831">
        <w:t>bomba.</w:t>
      </w:r>
    </w:p>
    <w:p w:rsidR="00924ACA" w:rsidRDefault="00924ACA" w:rsidP="00924ACA">
      <w:pPr>
        <w:pStyle w:val="EstiloPrimeiralinha075cm"/>
      </w:pPr>
      <w:r>
        <w:t xml:space="preserve">Os conjuntos moto-bomba são controlados pelos dispositivos de </w:t>
      </w:r>
      <w:r w:rsidR="000E6FAF">
        <w:t>detecção</w:t>
      </w:r>
      <w:r>
        <w:t xml:space="preserve"> de nível que acionam </w:t>
      </w:r>
      <w:r w:rsidR="000E6FAF">
        <w:t>os conjuntos moto bombas</w:t>
      </w:r>
      <w:r>
        <w:t xml:space="preserve"> caso o nível máximo do poço de sucção seja atingido e desligam </w:t>
      </w:r>
      <w:r w:rsidR="000E6FAF">
        <w:t>na ocorrência do nível mínimo</w:t>
      </w:r>
      <w:r>
        <w:t>.</w:t>
      </w:r>
    </w:p>
    <w:p w:rsidR="00924ACA" w:rsidRDefault="00924ACA" w:rsidP="00924ACA">
      <w:pPr>
        <w:pStyle w:val="EstiloPrimeiralinha075cm"/>
      </w:pPr>
      <w:r w:rsidRPr="00973003">
        <w:t>O</w:t>
      </w:r>
      <w:r>
        <w:t>s</w:t>
      </w:r>
      <w:r w:rsidRPr="00973003">
        <w:t xml:space="preserve"> poço</w:t>
      </w:r>
      <w:r>
        <w:t>s</w:t>
      </w:r>
      <w:r w:rsidRPr="00973003">
        <w:t xml:space="preserve"> de sucção deve</w:t>
      </w:r>
      <w:r>
        <w:t>m</w:t>
      </w:r>
      <w:r w:rsidRPr="00973003">
        <w:t xml:space="preserve"> ser inspecionado</w:t>
      </w:r>
      <w:r>
        <w:t>s</w:t>
      </w:r>
      <w:r w:rsidRPr="00973003">
        <w:t xml:space="preserve"> frequentemente e os materiai</w:t>
      </w:r>
      <w:r>
        <w:t>s aderidos às paredes removidos com jatos de água, vassoura, enxada e escova de aço.</w:t>
      </w:r>
    </w:p>
    <w:p w:rsidR="00924ACA" w:rsidRPr="00973003" w:rsidRDefault="00924ACA" w:rsidP="00924ACA">
      <w:pPr>
        <w:pStyle w:val="EstiloPrimeiralinha075cm"/>
      </w:pPr>
      <w:r w:rsidRPr="00973003">
        <w:t xml:space="preserve">Deve-se realizar manutenção periódica dos equipamentos de forma a mantê-los sempre bem lubrificados, alinhados e balanceados, </w:t>
      </w:r>
      <w:r w:rsidR="000E6FAF">
        <w:t>para preservação de</w:t>
      </w:r>
      <w:r w:rsidRPr="00973003">
        <w:t xml:space="preserve"> </w:t>
      </w:r>
      <w:r>
        <w:t>seus desempenhos</w:t>
      </w:r>
      <w:r w:rsidR="000E6FAF">
        <w:t xml:space="preserve"> originais e garantia de</w:t>
      </w:r>
      <w:r w:rsidRPr="00973003">
        <w:t xml:space="preserve"> vida útil.</w:t>
      </w:r>
    </w:p>
    <w:p w:rsidR="00924ACA" w:rsidRDefault="00924ACA" w:rsidP="00924ACA">
      <w:pPr>
        <w:pStyle w:val="EstiloPrimeiralinha075cm"/>
      </w:pPr>
      <w:r w:rsidRPr="00973003">
        <w:t xml:space="preserve">No caso de interrupção do fornecimento de energia elétrica e consequente elevação do nível de esgotos além do nível máximo operacional, ocorrerá </w:t>
      </w:r>
      <w:proofErr w:type="spellStart"/>
      <w:r w:rsidRPr="00973003">
        <w:t>extravasão</w:t>
      </w:r>
      <w:proofErr w:type="spellEnd"/>
      <w:r w:rsidRPr="00973003">
        <w:t xml:space="preserve"> dos esgotos pelo </w:t>
      </w:r>
      <w:proofErr w:type="spellStart"/>
      <w:r w:rsidRPr="00973003">
        <w:t>extravasor</w:t>
      </w:r>
      <w:proofErr w:type="spellEnd"/>
      <w:r w:rsidRPr="00973003">
        <w:t xml:space="preserve"> do poço de sucção </w:t>
      </w:r>
      <w:r w:rsidR="001626D1">
        <w:t>e</w:t>
      </w:r>
      <w:r w:rsidRPr="00973003">
        <w:t xml:space="preserve"> este fluxo</w:t>
      </w:r>
      <w:r>
        <w:t xml:space="preserve"> será </w:t>
      </w:r>
      <w:r w:rsidRPr="00973003">
        <w:t>direcionado ao corpo receptor.</w:t>
      </w:r>
    </w:p>
    <w:p w:rsidR="00924ACA" w:rsidRPr="00363846" w:rsidRDefault="00924ACA" w:rsidP="00924ACA">
      <w:pPr>
        <w:pStyle w:val="Ttulo3"/>
      </w:pPr>
      <w:r w:rsidRPr="00363846">
        <w:t>Ocorrência de eventualidades</w:t>
      </w:r>
    </w:p>
    <w:p w:rsidR="00924ACA" w:rsidRDefault="00924ACA" w:rsidP="00924ACA">
      <w:pPr>
        <w:pStyle w:val="EstiloPrimeiralinha075cm"/>
      </w:pPr>
      <w:r>
        <w:t xml:space="preserve">Para manutenção do conjunto moto-bomba o operador deverá desligar o mesmo no quadro de comando de </w:t>
      </w:r>
      <w:r w:rsidR="001626D1">
        <w:t>motores e providenciar a retirada</w:t>
      </w:r>
      <w:r>
        <w:t xml:space="preserve"> da bomba defeituosa </w:t>
      </w:r>
      <w:r w:rsidR="001626D1">
        <w:t>que será içada</w:t>
      </w:r>
      <w:r>
        <w:t xml:space="preserve"> pela corrente.</w:t>
      </w:r>
    </w:p>
    <w:p w:rsidR="00924ACA" w:rsidRDefault="00924ACA" w:rsidP="00924ACA">
      <w:pPr>
        <w:pStyle w:val="EstiloPrimeiralinha075cm"/>
      </w:pPr>
      <w:r>
        <w:t xml:space="preserve">Em caso de enchentes, em que o poço de sucção da elevatória seja preenchido com </w:t>
      </w:r>
      <w:r w:rsidR="00A701AF">
        <w:t>água do corpo receptor, a operação da elevatória será interrompida</w:t>
      </w:r>
      <w:r>
        <w:t>.</w:t>
      </w:r>
    </w:p>
    <w:p w:rsidR="00924ACA" w:rsidRPr="009B3DA1" w:rsidRDefault="00924ACA" w:rsidP="00924ACA">
      <w:pPr>
        <w:pStyle w:val="Ttulo3"/>
      </w:pPr>
      <w:r w:rsidRPr="009B3DA1">
        <w:t>Equipamentos necessári</w:t>
      </w:r>
      <w:r>
        <w:t>o</w:t>
      </w:r>
      <w:r w:rsidRPr="009B3DA1">
        <w:t>s</w:t>
      </w:r>
    </w:p>
    <w:p w:rsidR="00263A36" w:rsidRDefault="00263A36" w:rsidP="00263A36">
      <w:pPr>
        <w:pStyle w:val="EstiloPrimeiralinha075cm"/>
      </w:pPr>
      <w:bookmarkStart w:id="82" w:name="_Toc23162526"/>
      <w:bookmarkStart w:id="83" w:name="_Toc23162584"/>
      <w:r w:rsidRPr="00543839">
        <w:t>Os equipamentos necessários aos procedimentos operacionais exigidos pela elevatória de</w:t>
      </w:r>
      <w:r>
        <w:t xml:space="preserve"> esgotos são: vassoura, enxada, pá e escova de aço.</w:t>
      </w:r>
    </w:p>
    <w:p w:rsidR="00263A36" w:rsidRPr="008C3774" w:rsidRDefault="00263A36" w:rsidP="00263A36">
      <w:pPr>
        <w:pStyle w:val="EstiloPrimeiralinha075cm"/>
      </w:pPr>
      <w:r w:rsidRPr="002619E6">
        <w:t xml:space="preserve">Os equipamentos de proteção individual a serem utilizados são: Óculos de proteção e uniforme de manga longa e impermeável, como aventais de PVC ou </w:t>
      </w:r>
      <w:r w:rsidRPr="008C3774">
        <w:t xml:space="preserve">macacões de borracha, ou uso de aventais de PVC juntamente com luvas longas </w:t>
      </w:r>
      <w:r w:rsidRPr="008C3774">
        <w:lastRenderedPageBreak/>
        <w:t>de borracha, com o propósito de minimizar a exposição do trabalhador aos agentes biológicos.</w:t>
      </w:r>
    </w:p>
    <w:p w:rsidR="00C81A22" w:rsidRDefault="0092238F" w:rsidP="00C81A22">
      <w:pPr>
        <w:pStyle w:val="Ttulo2"/>
      </w:pPr>
      <w:bookmarkStart w:id="84" w:name="_Toc23163661"/>
      <w:r>
        <w:t>Reator</w:t>
      </w:r>
      <w:r w:rsidR="00C81A22">
        <w:t xml:space="preserve"> Anaeróbio (</w:t>
      </w:r>
      <w:proofErr w:type="spellStart"/>
      <w:r>
        <w:t>UASB</w:t>
      </w:r>
      <w:proofErr w:type="spellEnd"/>
      <w:r w:rsidR="00C81A22">
        <w:t>)</w:t>
      </w:r>
      <w:bookmarkEnd w:id="82"/>
      <w:bookmarkEnd w:id="83"/>
      <w:bookmarkEnd w:id="84"/>
    </w:p>
    <w:p w:rsidR="00C81A22" w:rsidRPr="00F50925" w:rsidRDefault="003042AC" w:rsidP="00C81A22">
      <w:pPr>
        <w:pStyle w:val="Ttulo3"/>
      </w:pPr>
      <w:r>
        <w:t>Iní</w:t>
      </w:r>
      <w:r w:rsidR="00C81A22" w:rsidRPr="00F50925">
        <w:t>cio de funcionamento</w:t>
      </w:r>
    </w:p>
    <w:p w:rsidR="00C81A22" w:rsidRDefault="00C81A22" w:rsidP="005270D6">
      <w:pPr>
        <w:pStyle w:val="EstiloPrimeiralinha075cm"/>
      </w:pPr>
      <w:r w:rsidRPr="00F50925">
        <w:t xml:space="preserve">O </w:t>
      </w:r>
      <w:r w:rsidR="00C75A77">
        <w:t>r</w:t>
      </w:r>
      <w:r w:rsidR="0092238F">
        <w:t>eator</w:t>
      </w:r>
      <w:r w:rsidRPr="00F50925">
        <w:t xml:space="preserve"> deve</w:t>
      </w:r>
      <w:r w:rsidR="00970AF4">
        <w:t>rá</w:t>
      </w:r>
      <w:r w:rsidRPr="00F50925">
        <w:t xml:space="preserve"> ter seu volume ocupado inicialmente com água proveniente do próprio corpo receptor dos efluentes da ETE, sendo </w:t>
      </w:r>
      <w:r w:rsidR="00970AF4">
        <w:t>preenchidos</w:t>
      </w:r>
      <w:r w:rsidRPr="00F50925">
        <w:t xml:space="preserve"> </w:t>
      </w:r>
      <w:r w:rsidR="00970AF4">
        <w:t xml:space="preserve">1/3 do seu volume com </w:t>
      </w:r>
      <w:r w:rsidRPr="00F50925">
        <w:t xml:space="preserve">lodo </w:t>
      </w:r>
      <w:r w:rsidR="00970AF4">
        <w:t>em</w:t>
      </w:r>
      <w:r w:rsidRPr="00F50925">
        <w:t xml:space="preserve"> digestão, provenientes de fossas domiciliares ou de outros </w:t>
      </w:r>
      <w:r w:rsidR="00C75A77">
        <w:t>r</w:t>
      </w:r>
      <w:r w:rsidR="0092238F">
        <w:t>eator</w:t>
      </w:r>
      <w:r w:rsidRPr="00F50925">
        <w:t>es</w:t>
      </w:r>
      <w:r w:rsidR="00C75A77">
        <w:t xml:space="preserve"> ou fossas sépticas</w:t>
      </w:r>
      <w:r w:rsidRPr="00F50925">
        <w:t xml:space="preserve"> que já se encontram em operação</w:t>
      </w:r>
      <w:r w:rsidR="00970AF4">
        <w:t xml:space="preserve"> na região</w:t>
      </w:r>
      <w:r w:rsidRPr="00F50925">
        <w:t>.</w:t>
      </w:r>
    </w:p>
    <w:p w:rsidR="00DE5C4A" w:rsidRDefault="00DE5C4A" w:rsidP="005270D6">
      <w:pPr>
        <w:pStyle w:val="EstiloPrimeiralinha075cm"/>
      </w:pPr>
      <w:r>
        <w:t>O registro de descarga de lodo deve</w:t>
      </w:r>
      <w:r w:rsidR="00970AF4">
        <w:t>rá permanecer fechado e somente aberto</w:t>
      </w:r>
      <w:r>
        <w:t xml:space="preserve"> quando for necessário realizar a descarga de lodo.</w:t>
      </w:r>
    </w:p>
    <w:p w:rsidR="00DE5C4A" w:rsidRPr="007430BD" w:rsidRDefault="00DE5C4A" w:rsidP="00DE5C4A">
      <w:pPr>
        <w:pStyle w:val="Ttulo3"/>
      </w:pPr>
      <w:r w:rsidRPr="007430BD">
        <w:t xml:space="preserve">Procedimentos </w:t>
      </w:r>
      <w:r w:rsidR="00D1284B" w:rsidRPr="007430BD">
        <w:t>operacionais</w:t>
      </w:r>
    </w:p>
    <w:p w:rsidR="00D1284B" w:rsidRDefault="00D1284B" w:rsidP="005270D6">
      <w:pPr>
        <w:pStyle w:val="EstiloPrimeiralinha075cm"/>
      </w:pPr>
      <w:r>
        <w:t xml:space="preserve">O operador da ETE deve </w:t>
      </w:r>
      <w:r w:rsidR="00C4772D">
        <w:t>inspecionar</w:t>
      </w:r>
      <w:r w:rsidR="00EC6EDB">
        <w:t>,</w:t>
      </w:r>
      <w:r>
        <w:t xml:space="preserve"> diariamente</w:t>
      </w:r>
      <w:r w:rsidR="00EC6EDB">
        <w:t>,</w:t>
      </w:r>
      <w:r>
        <w:t xml:space="preserve"> a</w:t>
      </w:r>
      <w:r w:rsidR="00EC6EDB">
        <w:t>s</w:t>
      </w:r>
      <w:r>
        <w:t xml:space="preserve"> caixa</w:t>
      </w:r>
      <w:r w:rsidR="00EC6EDB">
        <w:t>s</w:t>
      </w:r>
      <w:r>
        <w:t xml:space="preserve"> divisora</w:t>
      </w:r>
      <w:r w:rsidR="00EC6EDB">
        <w:t>s</w:t>
      </w:r>
      <w:r>
        <w:t xml:space="preserve"> de vazão localizada</w:t>
      </w:r>
      <w:r w:rsidR="00540A75">
        <w:t>s</w:t>
      </w:r>
      <w:r>
        <w:t xml:space="preserve"> n</w:t>
      </w:r>
      <w:r w:rsidR="00182F96">
        <w:t>a</w:t>
      </w:r>
      <w:r>
        <w:t xml:space="preserve"> </w:t>
      </w:r>
      <w:r w:rsidR="00540A75">
        <w:t>laje superior</w:t>
      </w:r>
      <w:r>
        <w:t xml:space="preserve"> </w:t>
      </w:r>
      <w:r w:rsidR="0028403A">
        <w:t>do</w:t>
      </w:r>
      <w:r w:rsidR="00EC6EDB">
        <w:t xml:space="preserve"> </w:t>
      </w:r>
      <w:r w:rsidR="00E6409A">
        <w:t>r</w:t>
      </w:r>
      <w:r w:rsidR="0092238F">
        <w:t>eator</w:t>
      </w:r>
      <w:r w:rsidR="00540A75">
        <w:t xml:space="preserve"> </w:t>
      </w:r>
      <w:r w:rsidR="00397394">
        <w:t>UASB</w:t>
      </w:r>
      <w:r w:rsidR="00EC6EDB">
        <w:t xml:space="preserve"> a fim de verificar </w:t>
      </w:r>
      <w:r w:rsidR="00493EAB">
        <w:t xml:space="preserve">a uniformidade dos níveis de água em todas as divisões. As </w:t>
      </w:r>
      <w:proofErr w:type="spellStart"/>
      <w:r w:rsidR="00493EAB">
        <w:t>desuniformidades</w:t>
      </w:r>
      <w:proofErr w:type="spellEnd"/>
      <w:r w:rsidR="00493EAB">
        <w:t xml:space="preserve"> podem representar obstruções nos tubos ou vertedores e caso sejam detectadas</w:t>
      </w:r>
      <w:r w:rsidR="0028403A">
        <w:t>,</w:t>
      </w:r>
      <w:r w:rsidR="00493EAB">
        <w:t xml:space="preserve"> </w:t>
      </w:r>
      <w:r w:rsidR="00EC6EDB">
        <w:t>o operador deverá providenciar</w:t>
      </w:r>
      <w:r w:rsidR="0028403A">
        <w:t xml:space="preserve"> a</w:t>
      </w:r>
      <w:r w:rsidR="00EC6EDB">
        <w:t xml:space="preserve"> </w:t>
      </w:r>
      <w:r w:rsidR="00493EAB">
        <w:t>desobstrução</w:t>
      </w:r>
      <w:r w:rsidR="00EC6EDB">
        <w:t xml:space="preserve"> dos mesmos com ou auxílio de </w:t>
      </w:r>
      <w:r w:rsidR="00493EAB">
        <w:t>vergalhão</w:t>
      </w:r>
      <w:r w:rsidR="00E6409A">
        <w:t xml:space="preserve"> de aço</w:t>
      </w:r>
      <w:r w:rsidR="00493EAB">
        <w:t xml:space="preserve"> </w:t>
      </w:r>
      <w:r w:rsidR="00E6409A">
        <w:t>de diâmetro</w:t>
      </w:r>
      <w:r w:rsidR="00493EAB">
        <w:t xml:space="preserve"> </w:t>
      </w:r>
      <w:smartTag w:uri="urn:schemas-microsoft-com:office:smarttags" w:element="metricconverter">
        <w:smartTagPr>
          <w:attr w:name="ProductID" w:val="4.2 mm"/>
        </w:smartTagPr>
        <w:r w:rsidR="00493EAB">
          <w:t>4.2 mm</w:t>
        </w:r>
      </w:smartTag>
      <w:r w:rsidR="00EC6EDB">
        <w:t xml:space="preserve"> e escovas de aço.</w:t>
      </w:r>
    </w:p>
    <w:p w:rsidR="00541EDD" w:rsidRDefault="00541EDD" w:rsidP="005270D6">
      <w:pPr>
        <w:pStyle w:val="EstiloPrimeiralinha075cm"/>
      </w:pPr>
      <w:r>
        <w:t xml:space="preserve">Periodicamente </w:t>
      </w:r>
      <w:r w:rsidR="0028403A">
        <w:t>o operador deverá inspecionar a canaleta coletora</w:t>
      </w:r>
      <w:r>
        <w:t xml:space="preserve"> de efluente tratado a fim de verificar se as mesmas encontram-se </w:t>
      </w:r>
      <w:r w:rsidR="00C4772D">
        <w:t>desobstruída</w:t>
      </w:r>
      <w:r w:rsidR="0028403A">
        <w:t xml:space="preserve">s, </w:t>
      </w:r>
      <w:r w:rsidR="00E6409A">
        <w:t xml:space="preserve">e em caso contrário deverá promover a </w:t>
      </w:r>
      <w:r w:rsidR="0028403A">
        <w:t>desobstrução da mesma</w:t>
      </w:r>
      <w:r w:rsidR="00C4772D">
        <w:t>.</w:t>
      </w:r>
    </w:p>
    <w:p w:rsidR="00EC6EDB" w:rsidRPr="00D1284B" w:rsidRDefault="00541EDD" w:rsidP="005270D6">
      <w:pPr>
        <w:pStyle w:val="EstiloPrimeiralinha075cm"/>
      </w:pPr>
      <w:r w:rsidRPr="007430BD">
        <w:t>Diaria</w:t>
      </w:r>
      <w:r w:rsidR="00EC6EDB" w:rsidRPr="007430BD">
        <w:t xml:space="preserve">mente o operador </w:t>
      </w:r>
      <w:r w:rsidR="00B92905">
        <w:t>retirará</w:t>
      </w:r>
      <w:r w:rsidR="00EC6EDB" w:rsidRPr="007430BD">
        <w:t xml:space="preserve"> amostras </w:t>
      </w:r>
      <w:r w:rsidR="00970AF4">
        <w:t>nas torneiras</w:t>
      </w:r>
      <w:r w:rsidR="006A08C3">
        <w:t xml:space="preserve"> dos</w:t>
      </w:r>
      <w:r w:rsidR="00540A75">
        <w:t xml:space="preserve"> amostradores</w:t>
      </w:r>
      <w:r w:rsidR="00EC6EDB" w:rsidRPr="007430BD">
        <w:t xml:space="preserve"> de lodo, que</w:t>
      </w:r>
      <w:r w:rsidR="00EC6EDB">
        <w:t xml:space="preserve"> deverão ser submetidas </w:t>
      </w:r>
      <w:r w:rsidR="00493EAB">
        <w:t>a</w:t>
      </w:r>
      <w:r w:rsidR="00EC6EDB">
        <w:t xml:space="preserve"> ensaios laboratoriais</w:t>
      </w:r>
      <w:r w:rsidR="003A27A9">
        <w:t xml:space="preserve"> para verificação do</w:t>
      </w:r>
      <w:r w:rsidR="001713E8">
        <w:t xml:space="preserve"> teor de sólidos no lodo, que caso se encontre na faixa de </w:t>
      </w:r>
      <w:smartTag w:uri="urn:schemas-microsoft-com:office:smarttags" w:element="metricconverter">
        <w:smartTagPr>
          <w:attr w:name="ProductID" w:val="3 a"/>
        </w:smartTagPr>
        <w:r w:rsidR="001713E8">
          <w:t>3 a</w:t>
        </w:r>
      </w:smartTag>
      <w:r w:rsidR="001713E8">
        <w:t xml:space="preserve"> 4</w:t>
      </w:r>
      <w:r w:rsidR="00276455">
        <w:t>%</w:t>
      </w:r>
      <w:r w:rsidR="001713E8">
        <w:t xml:space="preserve">, indicam </w:t>
      </w:r>
      <w:r w:rsidR="004132F7">
        <w:t>ser o</w:t>
      </w:r>
      <w:r w:rsidR="001713E8">
        <w:t xml:space="preserve"> momento</w:t>
      </w:r>
      <w:r w:rsidR="00F13628">
        <w:t xml:space="preserve"> de proceder </w:t>
      </w:r>
      <w:proofErr w:type="gramStart"/>
      <w:r w:rsidR="00F13628">
        <w:t>a</w:t>
      </w:r>
      <w:proofErr w:type="gramEnd"/>
      <w:r w:rsidR="00F13628">
        <w:t xml:space="preserve"> descarga de lodo.</w:t>
      </w:r>
      <w:r w:rsidR="0040256D">
        <w:t xml:space="preserve"> Na indisponibilidade de realização de ensaios laboratoriais o operador deverá realizar a análise visual da coloração do lodo. Caso apresente coloração amarelada significa que não é </w:t>
      </w:r>
      <w:proofErr w:type="gramStart"/>
      <w:r w:rsidR="0040256D">
        <w:t>necessário</w:t>
      </w:r>
      <w:proofErr w:type="gramEnd"/>
      <w:r w:rsidR="0040256D">
        <w:t xml:space="preserve"> a realização do descarte, contudo caso o mesmo apresente coloração escura</w:t>
      </w:r>
      <w:r w:rsidR="004132F7">
        <w:t>, a descarga de lodo deverá ser realizada</w:t>
      </w:r>
      <w:r w:rsidR="0040256D">
        <w:t>.</w:t>
      </w:r>
    </w:p>
    <w:p w:rsidR="00DE5C4A" w:rsidRDefault="006A08C3" w:rsidP="005270D6">
      <w:pPr>
        <w:pStyle w:val="EstiloPrimeiralinha075cm"/>
      </w:pPr>
      <w:r>
        <w:t>Também diariamente</w:t>
      </w:r>
      <w:r w:rsidR="00EA5010">
        <w:t xml:space="preserve"> o operador verificar</w:t>
      </w:r>
      <w:r w:rsidR="00F475AE">
        <w:t>á</w:t>
      </w:r>
      <w:r w:rsidR="00EA5010">
        <w:t xml:space="preserve"> a presença de escuma</w:t>
      </w:r>
      <w:r w:rsidR="00F475AE">
        <w:t xml:space="preserve"> na superfície livre do liquido no interior do reator</w:t>
      </w:r>
      <w:r w:rsidR="00EA5010">
        <w:t xml:space="preserve"> e </w:t>
      </w:r>
      <w:r w:rsidR="00EA5010" w:rsidRPr="00541EDD">
        <w:t xml:space="preserve">proceder </w:t>
      </w:r>
      <w:r w:rsidR="00F475AE">
        <w:t>sua</w:t>
      </w:r>
      <w:r w:rsidR="00EA5010">
        <w:t xml:space="preserve"> </w:t>
      </w:r>
      <w:r w:rsidR="00EA5010" w:rsidRPr="00541EDD">
        <w:t>retirada</w:t>
      </w:r>
      <w:r w:rsidR="00F475AE">
        <w:t xml:space="preserve">, caso seja </w:t>
      </w:r>
      <w:r w:rsidR="00F475AE">
        <w:lastRenderedPageBreak/>
        <w:t>necessário,</w:t>
      </w:r>
      <w:r w:rsidR="00EA5010" w:rsidRPr="00541EDD">
        <w:t xml:space="preserve"> através </w:t>
      </w:r>
      <w:r w:rsidR="00EA5010">
        <w:t>das in</w:t>
      </w:r>
      <w:r w:rsidR="00EA5010" w:rsidRPr="00541EDD">
        <w:t>speç</w:t>
      </w:r>
      <w:r w:rsidR="00EA5010">
        <w:t>ões</w:t>
      </w:r>
      <w:r w:rsidR="00EA5010" w:rsidRPr="00541EDD">
        <w:t xml:space="preserve"> situadas na tampa do </w:t>
      </w:r>
      <w:r w:rsidR="00F475AE">
        <w:t>r</w:t>
      </w:r>
      <w:r w:rsidR="0092238F">
        <w:t>eator</w:t>
      </w:r>
      <w:r w:rsidR="00EA5010" w:rsidRPr="00541EDD">
        <w:t xml:space="preserve"> </w:t>
      </w:r>
      <w:r w:rsidR="00F475AE">
        <w:t xml:space="preserve">com o emprego de </w:t>
      </w:r>
      <w:r w:rsidR="00EA5010" w:rsidRPr="00541EDD">
        <w:t xml:space="preserve">pá e </w:t>
      </w:r>
      <w:r>
        <w:t>recipientes apropriados para acondicionamento, como baldes ou latas</w:t>
      </w:r>
      <w:r w:rsidR="00F475AE">
        <w:t>,</w:t>
      </w:r>
      <w:r w:rsidR="006F2114">
        <w:t xml:space="preserve"> e ao termino da limpeza fechar corretamente as tampas para evitar o vazamento de </w:t>
      </w:r>
      <w:r w:rsidR="00F475AE">
        <w:t>biogás</w:t>
      </w:r>
      <w:r w:rsidR="006F2114">
        <w:t xml:space="preserve"> pelas</w:t>
      </w:r>
      <w:r w:rsidR="00F475AE">
        <w:t xml:space="preserve"> frestas entre as tampas e a estrutura do reator</w:t>
      </w:r>
      <w:r>
        <w:t>.</w:t>
      </w:r>
    </w:p>
    <w:p w:rsidR="00C81A22" w:rsidRPr="00C4772D" w:rsidRDefault="00C81A22" w:rsidP="00C81A22">
      <w:pPr>
        <w:pStyle w:val="Ttulo3"/>
      </w:pPr>
      <w:r w:rsidRPr="00C4772D">
        <w:t>Descarga do lodo digerido</w:t>
      </w:r>
    </w:p>
    <w:p w:rsidR="00C8288D" w:rsidRPr="00C4772D" w:rsidRDefault="00C8288D" w:rsidP="005270D6">
      <w:pPr>
        <w:pStyle w:val="EstiloPrimeiralinha075cm"/>
      </w:pPr>
      <w:r>
        <w:t>Conforme já citado, c</w:t>
      </w:r>
      <w:r w:rsidRPr="00C4772D">
        <w:t>aso a concentração do</w:t>
      </w:r>
      <w:r>
        <w:t xml:space="preserve"> lodo coletado</w:t>
      </w:r>
      <w:r w:rsidRPr="00C4772D">
        <w:t xml:space="preserve"> seja maior ou igual a 3% a</w:t>
      </w:r>
      <w:r w:rsidR="00F475AE">
        <w:t xml:space="preserve"> sua</w:t>
      </w:r>
      <w:r w:rsidRPr="00C4772D">
        <w:t xml:space="preserve"> descarga deverá ser </w:t>
      </w:r>
      <w:r>
        <w:t>realizada</w:t>
      </w:r>
      <w:r w:rsidRPr="00C4772D">
        <w:t>.</w:t>
      </w:r>
    </w:p>
    <w:p w:rsidR="00C8288D" w:rsidRPr="00C4772D" w:rsidRDefault="00C8288D" w:rsidP="005270D6">
      <w:pPr>
        <w:pStyle w:val="EstiloPrimeiralinha075cm"/>
      </w:pPr>
      <w:r w:rsidRPr="00C4772D">
        <w:t>A descarga deve ser realizada em intervalos de aproximadamente 10 dias,</w:t>
      </w:r>
      <w:r>
        <w:t xml:space="preserve"> </w:t>
      </w:r>
      <w:r w:rsidRPr="00C4772D">
        <w:t>através do registro de descarga</w:t>
      </w:r>
      <w:r w:rsidR="00F475AE">
        <w:t xml:space="preserve"> de lodos</w:t>
      </w:r>
      <w:r w:rsidRPr="00C4772D">
        <w:t xml:space="preserve">, </w:t>
      </w:r>
      <w:r w:rsidR="00F475AE">
        <w:t>com estrito controle do</w:t>
      </w:r>
      <w:r w:rsidRPr="00C4772D">
        <w:t xml:space="preserve"> volume descartado através da</w:t>
      </w:r>
      <w:r w:rsidR="00F475AE">
        <w:t xml:space="preserve"> espessura da</w:t>
      </w:r>
      <w:r w:rsidRPr="00C4772D">
        <w:t xml:space="preserve"> lâm</w:t>
      </w:r>
      <w:r w:rsidR="0040256D">
        <w:t xml:space="preserve">ina formada no leito de secagem e </w:t>
      </w:r>
      <w:r w:rsidR="00F475AE">
        <w:t>da</w:t>
      </w:r>
      <w:r w:rsidR="0040256D">
        <w:t xml:space="preserve"> cor do lodo que, </w:t>
      </w:r>
      <w:r w:rsidR="0040256D" w:rsidRPr="008E0272">
        <w:t xml:space="preserve">caso apresente amarelada, </w:t>
      </w:r>
      <w:r w:rsidR="00F475AE" w:rsidRPr="008E0272">
        <w:t>indica</w:t>
      </w:r>
      <w:r w:rsidR="008E0272" w:rsidRPr="008E0272">
        <w:t>rá</w:t>
      </w:r>
      <w:r w:rsidR="00F475AE" w:rsidRPr="008E0272">
        <w:t xml:space="preserve"> a interrupção do</w:t>
      </w:r>
      <w:r w:rsidR="0040256D" w:rsidRPr="008E0272">
        <w:t xml:space="preserve"> descarte.</w:t>
      </w:r>
    </w:p>
    <w:p w:rsidR="00C8288D" w:rsidRDefault="00C8288D" w:rsidP="005270D6">
      <w:pPr>
        <w:pStyle w:val="EstiloPrimeiralinha075cm"/>
      </w:pPr>
      <w:r w:rsidRPr="00C4772D">
        <w:t xml:space="preserve">Caso o lodo não </w:t>
      </w:r>
      <w:r>
        <w:t>escoe</w:t>
      </w:r>
      <w:r w:rsidR="008E0272">
        <w:t xml:space="preserve"> pela tubulação</w:t>
      </w:r>
      <w:r w:rsidRPr="00C4772D">
        <w:t xml:space="preserve">, o operador </w:t>
      </w:r>
      <w:r w:rsidR="008E0272">
        <w:t xml:space="preserve">introduzirá </w:t>
      </w:r>
      <w:r w:rsidRPr="00C4772D">
        <w:t xml:space="preserve">um vergalhão de </w:t>
      </w:r>
      <w:smartTag w:uri="urn:schemas-microsoft-com:office:smarttags" w:element="metricconverter">
        <w:smartTagPr>
          <w:attr w:name="ProductID" w:val="4.2 mm"/>
        </w:smartTagPr>
        <w:r w:rsidRPr="00C4772D">
          <w:t>4.2 mm</w:t>
        </w:r>
      </w:smartTag>
      <w:r w:rsidRPr="00C4772D">
        <w:t xml:space="preserve"> </w:t>
      </w:r>
      <w:r w:rsidR="008E0272">
        <w:t xml:space="preserve">de diâmetro </w:t>
      </w:r>
      <w:r w:rsidRPr="00C4772D">
        <w:t xml:space="preserve">pelo tubo de inspeção, </w:t>
      </w:r>
      <w:r w:rsidR="008E0272">
        <w:t>para desobstrução da</w:t>
      </w:r>
      <w:r w:rsidRPr="00C4772D">
        <w:t xml:space="preserve"> tomada do lodo adensado.</w:t>
      </w:r>
    </w:p>
    <w:p w:rsidR="00033163" w:rsidRPr="00C4772D" w:rsidRDefault="00C8288D" w:rsidP="005270D6">
      <w:pPr>
        <w:pStyle w:val="EstiloPrimeiralinha075cm"/>
      </w:pPr>
      <w:r>
        <w:t xml:space="preserve">Em virtude do número de ligações de esgotos conectadas à rede coletora que abastece a ETE, o intervalo de tempo entre as descargas de lodo </w:t>
      </w:r>
      <w:r w:rsidR="008E0272">
        <w:t>poderá</w:t>
      </w:r>
      <w:r>
        <w:t xml:space="preserve"> ser ampliado.</w:t>
      </w:r>
    </w:p>
    <w:p w:rsidR="001D2F99" w:rsidRPr="009B3DA1" w:rsidRDefault="001D2F99" w:rsidP="001D2F99">
      <w:pPr>
        <w:pStyle w:val="Ttulo3"/>
      </w:pPr>
      <w:r w:rsidRPr="009B3DA1">
        <w:t>Equipamentos necessári</w:t>
      </w:r>
      <w:r>
        <w:t>o</w:t>
      </w:r>
      <w:r w:rsidRPr="009B3DA1">
        <w:t>s</w:t>
      </w:r>
    </w:p>
    <w:p w:rsidR="00263A36" w:rsidRDefault="00263A36" w:rsidP="00263A36">
      <w:pPr>
        <w:pStyle w:val="EstiloPrimeiralinha075cm"/>
      </w:pPr>
      <w:bookmarkStart w:id="85" w:name="_Toc23162527"/>
      <w:bookmarkStart w:id="86" w:name="_Toc23162585"/>
      <w:r>
        <w:t>O ferramental necessário</w:t>
      </w:r>
      <w:r w:rsidRPr="001D2F99">
        <w:t xml:space="preserve"> aos procedimentos operacionais exigidos pelo </w:t>
      </w:r>
      <w:r>
        <w:t>reator é composto de: P</w:t>
      </w:r>
      <w:r w:rsidRPr="001D2F99">
        <w:t xml:space="preserve">á, vergalhão </w:t>
      </w:r>
      <w:r>
        <w:t xml:space="preserve">de aço </w:t>
      </w:r>
      <w:r w:rsidRPr="001D2F99">
        <w:t xml:space="preserve">de </w:t>
      </w:r>
      <w:smartTag w:uri="urn:schemas-microsoft-com:office:smarttags" w:element="metricconverter">
        <w:smartTagPr>
          <w:attr w:name="ProductID" w:val="4.2 mm"/>
        </w:smartTagPr>
        <w:r w:rsidRPr="001D2F99">
          <w:t>4.2 mm</w:t>
        </w:r>
        <w:r>
          <w:t>,</w:t>
        </w:r>
      </w:smartTag>
      <w:r>
        <w:t xml:space="preserve"> baldes ou</w:t>
      </w:r>
      <w:r w:rsidRPr="001D2F99">
        <w:t xml:space="preserve"> </w:t>
      </w:r>
      <w:r>
        <w:t>latas de 20 litros</w:t>
      </w:r>
      <w:r w:rsidRPr="001D2F99">
        <w:t>.</w:t>
      </w:r>
    </w:p>
    <w:p w:rsidR="00263A36" w:rsidRDefault="00263A36" w:rsidP="00263A36">
      <w:pPr>
        <w:pStyle w:val="EstiloPrimeiralinha075cm"/>
      </w:pPr>
      <w:r w:rsidRPr="00683FC7">
        <w:t xml:space="preserve">Os equipamentos de proteção individual exigidos para estas tarefas são: Máscara contra gases </w:t>
      </w:r>
      <w:proofErr w:type="gramStart"/>
      <w:r w:rsidRPr="00683FC7">
        <w:t>durante,</w:t>
      </w:r>
      <w:proofErr w:type="gramEnd"/>
      <w:r w:rsidRPr="00683FC7">
        <w:t xml:space="preserve"> óculos de proteção e uniforme de manga longa e impermeável, como aventais de PVC ou macacões de borracha, ou uso de aventais de PVC juntamente com luvas longas de borracha.</w:t>
      </w:r>
    </w:p>
    <w:p w:rsidR="00F566B7" w:rsidRDefault="0092238F" w:rsidP="00861DD3">
      <w:pPr>
        <w:pStyle w:val="Ttulo2"/>
      </w:pPr>
      <w:bookmarkStart w:id="87" w:name="_Toc23163662"/>
      <w:r>
        <w:t>Filtro</w:t>
      </w:r>
      <w:r w:rsidR="00F566B7">
        <w:t xml:space="preserve"> Anaeróbio de Fluxo Ascendente</w:t>
      </w:r>
      <w:bookmarkEnd w:id="85"/>
      <w:bookmarkEnd w:id="86"/>
      <w:bookmarkEnd w:id="87"/>
    </w:p>
    <w:p w:rsidR="00F566B7" w:rsidRDefault="00F566B7" w:rsidP="00F566B7">
      <w:pPr>
        <w:pStyle w:val="Ttulo3"/>
      </w:pPr>
      <w:r w:rsidRPr="00E31472">
        <w:t>Procedimentos operacionais</w:t>
      </w:r>
    </w:p>
    <w:p w:rsidR="00F566B7" w:rsidRDefault="00F566B7" w:rsidP="005270D6">
      <w:pPr>
        <w:pStyle w:val="EstiloPrimeiralinha075cm"/>
      </w:pPr>
      <w:r>
        <w:t>O operador deve</w:t>
      </w:r>
      <w:r w:rsidR="00F754E9">
        <w:t>ra</w:t>
      </w:r>
      <w:r>
        <w:t xml:space="preserve"> inspecionar diariamente o </w:t>
      </w:r>
      <w:r w:rsidR="00F754E9">
        <w:t>f</w:t>
      </w:r>
      <w:r w:rsidR="0092238F">
        <w:t>iltro</w:t>
      </w:r>
      <w:r>
        <w:t xml:space="preserve"> através das abertu</w:t>
      </w:r>
      <w:r w:rsidR="004D2AE2">
        <w:t>ras</w:t>
      </w:r>
      <w:r>
        <w:t xml:space="preserve"> localizadas </w:t>
      </w:r>
      <w:r w:rsidR="00096369">
        <w:t>em sua laje de cobertura</w:t>
      </w:r>
      <w:r>
        <w:t xml:space="preserve"> para verificar o funcionamento do mesmo. </w:t>
      </w:r>
      <w:r w:rsidR="009F08F8">
        <w:t xml:space="preserve">A </w:t>
      </w:r>
      <w:r w:rsidR="009F08F8">
        <w:lastRenderedPageBreak/>
        <w:t xml:space="preserve">elevação do N.A. </w:t>
      </w:r>
      <w:r w:rsidR="006A08C3">
        <w:t>do Reator UASB</w:t>
      </w:r>
      <w:r w:rsidR="009F08F8">
        <w:t xml:space="preserve"> e redução do fluxo de efluente no canal de recolhimento de efluente tratado são sinais de </w:t>
      </w:r>
      <w:proofErr w:type="spellStart"/>
      <w:r w:rsidR="009F08F8">
        <w:t>colmatação</w:t>
      </w:r>
      <w:proofErr w:type="spellEnd"/>
      <w:r w:rsidR="009F08F8">
        <w:t xml:space="preserve"> do meio </w:t>
      </w:r>
      <w:r w:rsidR="00106BDB">
        <w:t>suporte</w:t>
      </w:r>
      <w:r w:rsidR="009F08F8">
        <w:t xml:space="preserve"> provocado pelo excesso de lodo no mesmo. Caso </w:t>
      </w:r>
      <w:r w:rsidR="00BB110B">
        <w:t xml:space="preserve">seja constada a </w:t>
      </w:r>
      <w:r w:rsidR="00F754E9">
        <w:t xml:space="preserve">esta </w:t>
      </w:r>
      <w:proofErr w:type="spellStart"/>
      <w:r w:rsidR="00BB110B">
        <w:t>colmatação</w:t>
      </w:r>
      <w:proofErr w:type="spellEnd"/>
      <w:r w:rsidR="001E42DF">
        <w:t>,</w:t>
      </w:r>
      <w:r w:rsidR="00BB110B">
        <w:t xml:space="preserve"> o operador deverá providenciar a remoção do lodo em excesso através da</w:t>
      </w:r>
      <w:r w:rsidR="00F754E9">
        <w:t xml:space="preserve"> abertura do registro de</w:t>
      </w:r>
      <w:r w:rsidR="00BB110B">
        <w:t xml:space="preserve"> descarga de lodo</w:t>
      </w:r>
      <w:r w:rsidR="00F754E9">
        <w:t xml:space="preserve"> do filtro</w:t>
      </w:r>
      <w:r w:rsidR="00BB110B">
        <w:t>.</w:t>
      </w:r>
    </w:p>
    <w:p w:rsidR="00AC5F09" w:rsidRPr="00C4772D" w:rsidRDefault="00AC5F09" w:rsidP="00AC5F09">
      <w:pPr>
        <w:pStyle w:val="Ttulo3"/>
      </w:pPr>
      <w:r w:rsidRPr="00C4772D">
        <w:t>Descarga do lodo digerido</w:t>
      </w:r>
    </w:p>
    <w:p w:rsidR="00C8288D" w:rsidRPr="00F566B7" w:rsidRDefault="00C8288D" w:rsidP="005270D6">
      <w:pPr>
        <w:pStyle w:val="EstiloPrimeiralinha075cm"/>
      </w:pPr>
      <w:r>
        <w:t xml:space="preserve">A </w:t>
      </w:r>
      <w:r w:rsidR="00024B78">
        <w:t>frequência</w:t>
      </w:r>
      <w:r>
        <w:t xml:space="preserve"> da remoção de lodo em excesso depende, principalmente, das concentrações do afluente e podendo variar de três a seis meses.</w:t>
      </w:r>
    </w:p>
    <w:p w:rsidR="00AC5F09" w:rsidRDefault="00C8288D" w:rsidP="005270D6">
      <w:pPr>
        <w:pStyle w:val="EstiloPrimeiralinha075cm"/>
      </w:pPr>
      <w:r>
        <w:t>Antes de realizar a descarga de lodo o operador deverá bombear água através das tubulações que adentram o fundo falso, de forma alternada, e e</w:t>
      </w:r>
      <w:r w:rsidR="00E64315">
        <w:t xml:space="preserve">ntão </w:t>
      </w:r>
      <w:proofErr w:type="gramStart"/>
      <w:r w:rsidR="00E64315">
        <w:t>clorar</w:t>
      </w:r>
      <w:proofErr w:type="gramEnd"/>
      <w:r w:rsidR="00E64315">
        <w:t xml:space="preserve"> a água presente no f</w:t>
      </w:r>
      <w:r>
        <w:t xml:space="preserve">iltro por algumas horas para a diminuição do limo biológico. Após </w:t>
      </w:r>
      <w:r w:rsidRPr="00E31837">
        <w:t xml:space="preserve">a cloração o registro de descarga de lodo deverá ser aberto e durante a descarga </w:t>
      </w:r>
      <w:r w:rsidR="00E31837" w:rsidRPr="00E31837">
        <w:t>realizar</w:t>
      </w:r>
      <w:r w:rsidR="00E64315" w:rsidRPr="00E31837">
        <w:t xml:space="preserve"> o jateamento de</w:t>
      </w:r>
      <w:r w:rsidRPr="00E31837">
        <w:t xml:space="preserve"> água sobre o meio suporte (brita) </w:t>
      </w:r>
      <w:r w:rsidR="00E31837" w:rsidRPr="00E31837">
        <w:t>procedimento esse que se configura em</w:t>
      </w:r>
      <w:r w:rsidRPr="00E31837">
        <w:t xml:space="preserve"> </w:t>
      </w:r>
      <w:r w:rsidR="00E31837" w:rsidRPr="00E31837">
        <w:t>retro lavagem</w:t>
      </w:r>
      <w:r w:rsidRPr="00E31837">
        <w:t>.</w:t>
      </w:r>
    </w:p>
    <w:p w:rsidR="001E42DF" w:rsidRPr="009B3DA1" w:rsidRDefault="001E42DF" w:rsidP="001E42DF">
      <w:pPr>
        <w:pStyle w:val="Ttulo3"/>
      </w:pPr>
      <w:r w:rsidRPr="009B3DA1">
        <w:t>Equipamentos necessári</w:t>
      </w:r>
      <w:r>
        <w:t>o</w:t>
      </w:r>
      <w:r w:rsidRPr="009B3DA1">
        <w:t>s</w:t>
      </w:r>
    </w:p>
    <w:p w:rsidR="00263A36" w:rsidRDefault="00263A36" w:rsidP="00263A36">
      <w:pPr>
        <w:pStyle w:val="EstiloPrimeiralinha075cm"/>
      </w:pPr>
      <w:bookmarkStart w:id="88" w:name="_Toc499796329"/>
      <w:bookmarkStart w:id="89" w:name="_Toc23162528"/>
      <w:bookmarkStart w:id="90" w:name="_Toc23162586"/>
      <w:r w:rsidRPr="001D2F99">
        <w:t xml:space="preserve">Os equipamentos necessários aos procedimentos operacionais exigidos pelo </w:t>
      </w:r>
      <w:r>
        <w:t>filtro anaeróbio são: Bomba/compressor e mangueira para jateamento de água</w:t>
      </w:r>
      <w:r w:rsidRPr="001D2F99">
        <w:t>.</w:t>
      </w:r>
    </w:p>
    <w:p w:rsidR="00263A36" w:rsidRDefault="00263A36" w:rsidP="00263A36">
      <w:pPr>
        <w:pStyle w:val="EstiloPrimeiralinha075cm"/>
      </w:pPr>
      <w:r w:rsidRPr="00683FC7">
        <w:t>Os equipamentos de proteção individual exigidos para estas tarefas são: Máscara con</w:t>
      </w:r>
      <w:r>
        <w:t>tra gases</w:t>
      </w:r>
      <w:r w:rsidRPr="00683FC7">
        <w:t>,</w:t>
      </w:r>
      <w:r>
        <w:t xml:space="preserve"> </w:t>
      </w:r>
      <w:r w:rsidRPr="00683FC7">
        <w:t>óculos de proteção e uniforme de manga longa e impermeável, como aventais de PVC ou macacões de borracha, ou uso de aventais de PVC juntamente com luvas longas de borracha.</w:t>
      </w:r>
    </w:p>
    <w:p w:rsidR="00A21379" w:rsidRDefault="00A21379" w:rsidP="00A21379">
      <w:pPr>
        <w:pStyle w:val="Ttulo2"/>
      </w:pPr>
      <w:bookmarkStart w:id="91" w:name="_Toc23163663"/>
      <w:r>
        <w:t>Leitos de Secagem</w:t>
      </w:r>
      <w:bookmarkEnd w:id="88"/>
      <w:bookmarkEnd w:id="89"/>
      <w:bookmarkEnd w:id="90"/>
      <w:bookmarkEnd w:id="91"/>
    </w:p>
    <w:p w:rsidR="00A21379" w:rsidRDefault="00A21379" w:rsidP="00A21379">
      <w:pPr>
        <w:pStyle w:val="Ttulo3"/>
      </w:pPr>
      <w:r w:rsidRPr="00E31472">
        <w:t>Procedimentos operacionais</w:t>
      </w:r>
    </w:p>
    <w:p w:rsidR="00A21379" w:rsidRDefault="00A21379" w:rsidP="00A21379">
      <w:pPr>
        <w:pStyle w:val="EstiloPrimeiralinha075cm"/>
      </w:pPr>
      <w:r>
        <w:t>Durante a descarga do lodo o operador deverá assegurar sua distribuição uniforme sobre no leito de secagem, para isto deverá abrir ou fechar as comportas existentes no canal de distribuição dos próprios leitos, conforme a necessidade.</w:t>
      </w:r>
    </w:p>
    <w:p w:rsidR="00A21379" w:rsidRDefault="00A21379" w:rsidP="00A21379">
      <w:pPr>
        <w:pStyle w:val="EstiloPrimeiralinha075cm"/>
      </w:pPr>
      <w:r>
        <w:t xml:space="preserve">Após a descarga do lodo o operador deverá providenciar a limpeza do canal de distribuição com de </w:t>
      </w:r>
      <w:r w:rsidRPr="00E31472">
        <w:t>jatos de água.</w:t>
      </w:r>
    </w:p>
    <w:p w:rsidR="00A21379" w:rsidRPr="00E31472" w:rsidRDefault="00A21379" w:rsidP="00A21379">
      <w:pPr>
        <w:pStyle w:val="EstiloPrimeiralinha075cm"/>
      </w:pPr>
      <w:r>
        <w:lastRenderedPageBreak/>
        <w:t>O lodo deverá permanecer no leito de secagem no período necessário para que o teor de sólidos chegue a 50% (em torno de 10 a 15 dias).</w:t>
      </w:r>
    </w:p>
    <w:p w:rsidR="00A21379" w:rsidRDefault="00A21379" w:rsidP="00A21379">
      <w:pPr>
        <w:pStyle w:val="EstiloPrimeiralinha075cm"/>
      </w:pPr>
      <w:r w:rsidRPr="007B1F9F">
        <w:t xml:space="preserve">Caso ocorram chuvas antes que lodo esteja completamente digerido e seco, poderá ocorrer mau cheiro e a forma de amenizar o problema é </w:t>
      </w:r>
      <w:r>
        <w:t>o</w:t>
      </w:r>
      <w:r w:rsidRPr="007B1F9F">
        <w:t xml:space="preserve"> lançamento de cal hidratada na superfície </w:t>
      </w:r>
      <w:r>
        <w:t>da camada de lodo em processo de desidratação</w:t>
      </w:r>
      <w:r w:rsidRPr="007B1F9F">
        <w:t>.</w:t>
      </w:r>
    </w:p>
    <w:p w:rsidR="00A21379" w:rsidRPr="007B1F9F" w:rsidRDefault="00A21379" w:rsidP="00A21379">
      <w:pPr>
        <w:pStyle w:val="EstiloPrimeiralinha075cm"/>
      </w:pPr>
      <w:r>
        <w:t>Quando</w:t>
      </w:r>
      <w:r w:rsidRPr="007B1F9F">
        <w:t xml:space="preserve"> possível e após treinamento</w:t>
      </w:r>
      <w:r>
        <w:t xml:space="preserve"> da equipe de operadores da ETE</w:t>
      </w:r>
      <w:r w:rsidRPr="007B1F9F">
        <w:t>, deverão ser procedidos cuidados especiais ao lodo seco no Leito de Secagem, como se segue:</w:t>
      </w:r>
    </w:p>
    <w:p w:rsidR="00A21379" w:rsidRPr="007B1F9F" w:rsidRDefault="00A21379" w:rsidP="00A21379">
      <w:pPr>
        <w:numPr>
          <w:ilvl w:val="0"/>
          <w:numId w:val="4"/>
        </w:numPr>
      </w:pPr>
      <w:r w:rsidRPr="007B1F9F">
        <w:t xml:space="preserve">Ao lodo a ser despejado no Leito de Secagem da ETE, poder-se-á alternativamente agregar uma quantidade de </w:t>
      </w:r>
      <w:smartTag w:uri="urn:schemas-microsoft-com:office:smarttags" w:element="metricconverter">
        <w:smartTagPr>
          <w:attr w:name="ProductID" w:val="12 a"/>
        </w:smartTagPr>
        <w:r w:rsidRPr="007B1F9F">
          <w:t>12 a</w:t>
        </w:r>
      </w:smartTag>
      <w:r w:rsidRPr="007B1F9F">
        <w:t xml:space="preserve"> </w:t>
      </w:r>
      <w:smartTag w:uri="urn:schemas-microsoft-com:office:smarttags" w:element="metricconverter">
        <w:smartTagPr>
          <w:attr w:name="ProductID" w:val="20 litros"/>
        </w:smartTagPr>
        <w:r w:rsidRPr="007B1F9F">
          <w:t>20 litros</w:t>
        </w:r>
      </w:smartTag>
      <w:r w:rsidRPr="007B1F9F">
        <w:t xml:space="preserve"> de lama de cal hidratada em mil litros de lodo </w:t>
      </w:r>
      <w:r>
        <w:t>para</w:t>
      </w:r>
      <w:r w:rsidRPr="007B1F9F">
        <w:t xml:space="preserve"> elevação do </w:t>
      </w:r>
      <w:proofErr w:type="gramStart"/>
      <w:r w:rsidRPr="007B1F9F">
        <w:t>pH</w:t>
      </w:r>
      <w:proofErr w:type="gramEnd"/>
      <w:r w:rsidRPr="007B1F9F">
        <w:t xml:space="preserve"> da mistura</w:t>
      </w:r>
      <w:r>
        <w:t>,</w:t>
      </w:r>
      <w:r w:rsidRPr="007B1F9F">
        <w:t xml:space="preserve"> acima de 12, (</w:t>
      </w:r>
      <w:r>
        <w:t>situação que resulta</w:t>
      </w:r>
      <w:r w:rsidRPr="007B1F9F">
        <w:t xml:space="preserve"> </w:t>
      </w:r>
      <w:r>
        <w:t>n</w:t>
      </w:r>
      <w:r w:rsidRPr="007B1F9F">
        <w:t>um meio bastante desfavorável à sobrevivência d</w:t>
      </w:r>
      <w:r>
        <w:t xml:space="preserve">e </w:t>
      </w:r>
      <w:proofErr w:type="spellStart"/>
      <w:r>
        <w:t>microorganismos</w:t>
      </w:r>
      <w:proofErr w:type="spellEnd"/>
      <w:r>
        <w:t xml:space="preserve"> patogênicos).</w:t>
      </w:r>
    </w:p>
    <w:p w:rsidR="00A21379" w:rsidRPr="007B1F9F" w:rsidRDefault="00A21379" w:rsidP="00A21379">
      <w:pPr>
        <w:numPr>
          <w:ilvl w:val="0"/>
          <w:numId w:val="4"/>
        </w:numPr>
      </w:pPr>
      <w:r w:rsidRPr="007B1F9F">
        <w:t xml:space="preserve">A lama de cal deve ter geralmente </w:t>
      </w:r>
      <w:smartTag w:uri="urn:schemas-microsoft-com:office:smarttags" w:element="metricconverter">
        <w:smartTagPr>
          <w:attr w:name="ProductID" w:val="8 kg"/>
        </w:smartTagPr>
        <w:r w:rsidRPr="007B1F9F">
          <w:t>8 kg</w:t>
        </w:r>
      </w:smartTag>
      <w:r w:rsidRPr="007B1F9F">
        <w:t xml:space="preserve"> de cal virgem pulverizada ou hidratada em </w:t>
      </w:r>
      <w:smartTag w:uri="urn:schemas-microsoft-com:office:smarttags" w:element="metricconverter">
        <w:smartTagPr>
          <w:attr w:name="ProductID" w:val="50 litros"/>
        </w:smartTagPr>
        <w:r w:rsidRPr="007B1F9F">
          <w:t>50 litros</w:t>
        </w:r>
      </w:smartTag>
      <w:r w:rsidRPr="007B1F9F">
        <w:t xml:space="preserve"> de água, misturada com o auxílio de pás de madeira </w:t>
      </w:r>
      <w:r>
        <w:t>num</w:t>
      </w:r>
      <w:r w:rsidRPr="007B1F9F">
        <w:t xml:space="preserve"> tambor de </w:t>
      </w:r>
      <w:smartTag w:uri="urn:schemas-microsoft-com:office:smarttags" w:element="metricconverter">
        <w:smartTagPr>
          <w:attr w:name="ProductID" w:val="250 litros"/>
        </w:smartTagPr>
        <w:r w:rsidRPr="007B1F9F">
          <w:t>250 litros</w:t>
        </w:r>
      </w:smartTag>
      <w:r w:rsidRPr="007B1F9F">
        <w:t xml:space="preserve">. Depois de seco, o lodo tratado poderá ser empregado na adubação de culturas que produzam alimentos </w:t>
      </w:r>
      <w:r>
        <w:t>exceto aqueles que possam ser</w:t>
      </w:r>
      <w:r w:rsidRPr="007B1F9F">
        <w:t xml:space="preserve"> ingeridos crus.</w:t>
      </w:r>
    </w:p>
    <w:p w:rsidR="00A21379" w:rsidRDefault="00A21379" w:rsidP="00A21379">
      <w:pPr>
        <w:pStyle w:val="Ttulo3"/>
      </w:pPr>
      <w:r w:rsidRPr="007B1F9F">
        <w:t>Limpeza do leito de secagem</w:t>
      </w:r>
    </w:p>
    <w:p w:rsidR="00A21379" w:rsidRPr="007B1F9F" w:rsidRDefault="00A21379" w:rsidP="00A21379">
      <w:pPr>
        <w:pStyle w:val="EstiloPrimeiralinha075cm"/>
      </w:pPr>
      <w:r>
        <w:t>No momento em que o lodo estiver completamente seco, ou seja, com teor de lodo em torno de 50%, o operador deverá providenciar a limpeza do leito de secagem, para isto deverá seguir os seguintes procedimentos:</w:t>
      </w:r>
    </w:p>
    <w:p w:rsidR="00A21379" w:rsidRPr="007B1F9F" w:rsidRDefault="00A21379" w:rsidP="00A21379">
      <w:pPr>
        <w:numPr>
          <w:ilvl w:val="0"/>
          <w:numId w:val="4"/>
        </w:numPr>
      </w:pPr>
      <w:r w:rsidRPr="007B1F9F">
        <w:t>Após a secagem do lodo, retirá-lo com auxílio de enxada;</w:t>
      </w:r>
    </w:p>
    <w:p w:rsidR="00A21379" w:rsidRPr="007B1F9F" w:rsidRDefault="00A21379" w:rsidP="00A21379">
      <w:pPr>
        <w:numPr>
          <w:ilvl w:val="0"/>
          <w:numId w:val="4"/>
        </w:numPr>
      </w:pPr>
      <w:r w:rsidRPr="007B1F9F">
        <w:t>Varrer fazendo montes;</w:t>
      </w:r>
    </w:p>
    <w:p w:rsidR="00A21379" w:rsidRPr="007B1F9F" w:rsidRDefault="00A21379" w:rsidP="00A21379">
      <w:pPr>
        <w:numPr>
          <w:ilvl w:val="0"/>
          <w:numId w:val="4"/>
        </w:numPr>
      </w:pPr>
      <w:r>
        <w:t>Acondiciona-lo em local estratégico e de maneira adequada para seu posterior recolhimento pelo serviço de limpeza pública do município.</w:t>
      </w:r>
    </w:p>
    <w:p w:rsidR="00A21379" w:rsidRDefault="00A21379" w:rsidP="00A21379">
      <w:pPr>
        <w:pStyle w:val="Ttulo3"/>
      </w:pPr>
      <w:r w:rsidRPr="007B1F9F">
        <w:t>Preparação do leito de secagem para novo carregamento</w:t>
      </w:r>
    </w:p>
    <w:p w:rsidR="00A21379" w:rsidRPr="007B1F9F" w:rsidRDefault="00A21379" w:rsidP="00A21379">
      <w:pPr>
        <w:pStyle w:val="EstiloPrimeiralinha075cm"/>
      </w:pPr>
      <w:r>
        <w:t>Após a retirada do lodo o operador deverá preparar o leito de secagem para o recebimento de novo carregamento, para isto deverá seguir os seguintes procedimentos:</w:t>
      </w:r>
    </w:p>
    <w:p w:rsidR="00A21379" w:rsidRPr="007B1F9F" w:rsidRDefault="00A21379" w:rsidP="00A21379">
      <w:pPr>
        <w:numPr>
          <w:ilvl w:val="0"/>
          <w:numId w:val="4"/>
        </w:numPr>
      </w:pPr>
      <w:r>
        <w:lastRenderedPageBreak/>
        <w:t>A</w:t>
      </w:r>
      <w:r w:rsidRPr="007B1F9F">
        <w:t xml:space="preserve">s frestas entre os tijolos deverão ser limpas usando-se a ponta </w:t>
      </w:r>
      <w:r>
        <w:t>de um vergalhão de aço</w:t>
      </w:r>
      <w:r w:rsidRPr="007B1F9F">
        <w:t xml:space="preserve">. Este material deverá ser varrido </w:t>
      </w:r>
      <w:r>
        <w:t>e descartado junto com o lodo desidratado</w:t>
      </w:r>
      <w:r w:rsidRPr="007B1F9F">
        <w:t>; removido este material</w:t>
      </w:r>
      <w:r>
        <w:t>, encher, com</w:t>
      </w:r>
      <w:r w:rsidRPr="007B1F9F">
        <w:t xml:space="preserve"> areia grossa</w:t>
      </w:r>
      <w:r>
        <w:t xml:space="preserve">, </w:t>
      </w:r>
      <w:r w:rsidRPr="007B1F9F">
        <w:t>as frestas entre os tij</w:t>
      </w:r>
      <w:r>
        <w:t>olos</w:t>
      </w:r>
      <w:r w:rsidRPr="007B1F9F">
        <w:t>.</w:t>
      </w:r>
    </w:p>
    <w:p w:rsidR="00A21379" w:rsidRPr="007B1F9F" w:rsidRDefault="00A21379" w:rsidP="00A21379">
      <w:pPr>
        <w:numPr>
          <w:ilvl w:val="0"/>
          <w:numId w:val="4"/>
        </w:numPr>
      </w:pPr>
      <w:r w:rsidRPr="007B1F9F">
        <w:t>Os tijolos porventura deslocados deverão ser recolocados.</w:t>
      </w:r>
    </w:p>
    <w:p w:rsidR="00A21379" w:rsidRPr="007B1F9F" w:rsidRDefault="00A21379" w:rsidP="00A21379">
      <w:pPr>
        <w:numPr>
          <w:ilvl w:val="0"/>
          <w:numId w:val="4"/>
        </w:numPr>
      </w:pPr>
      <w:r w:rsidRPr="007B1F9F">
        <w:t xml:space="preserve">Em casos esporádicos, remover as vegetações germinadas e desenvolvidas nas juntas, principalmente </w:t>
      </w:r>
      <w:r>
        <w:t>às</w:t>
      </w:r>
      <w:r w:rsidRPr="007B1F9F">
        <w:t xml:space="preserve"> vésperas de nova descarga do lodo.</w:t>
      </w:r>
    </w:p>
    <w:p w:rsidR="00A21379" w:rsidRPr="007B1F9F" w:rsidRDefault="00A21379" w:rsidP="00A21379">
      <w:pPr>
        <w:numPr>
          <w:ilvl w:val="0"/>
          <w:numId w:val="4"/>
        </w:numPr>
      </w:pPr>
      <w:r w:rsidRPr="007B1F9F">
        <w:t>Espalhar uma fina camada de areia (</w:t>
      </w:r>
      <w:smartTag w:uri="urn:schemas-microsoft-com:office:smarttags" w:element="metricconverter">
        <w:smartTagPr>
          <w:attr w:name="ProductID" w:val="2 a"/>
        </w:smartTagPr>
        <w:r w:rsidRPr="007B1F9F">
          <w:t>2 a</w:t>
        </w:r>
      </w:smartTag>
      <w:r w:rsidRPr="007B1F9F">
        <w:t xml:space="preserve"> </w:t>
      </w:r>
      <w:smartTag w:uri="urn:schemas-microsoft-com:office:smarttags" w:element="metricconverter">
        <w:smartTagPr>
          <w:attr w:name="ProductID" w:val="3 cm"/>
        </w:smartTagPr>
        <w:r w:rsidRPr="007B1F9F">
          <w:t>3 cm</w:t>
        </w:r>
      </w:smartTag>
      <w:r w:rsidRPr="007B1F9F">
        <w:t>) sobre todo o leito.</w:t>
      </w:r>
    </w:p>
    <w:p w:rsidR="00A21379" w:rsidRPr="007B1F9F" w:rsidRDefault="00A21379" w:rsidP="00A21379">
      <w:pPr>
        <w:numPr>
          <w:ilvl w:val="0"/>
          <w:numId w:val="4"/>
        </w:numPr>
      </w:pPr>
      <w:r w:rsidRPr="007B1F9F">
        <w:t>Após cada limpeza, caiar a parede do leito de secagem.</w:t>
      </w:r>
    </w:p>
    <w:p w:rsidR="00A21379" w:rsidRDefault="00A21379" w:rsidP="00A21379">
      <w:pPr>
        <w:numPr>
          <w:ilvl w:val="0"/>
          <w:numId w:val="4"/>
        </w:numPr>
      </w:pPr>
      <w:r w:rsidRPr="007B1F9F">
        <w:t xml:space="preserve">Não utilizar o leito por um período mínimo de </w:t>
      </w:r>
      <w:proofErr w:type="gramStart"/>
      <w:r w:rsidRPr="007B1F9F">
        <w:t>3</w:t>
      </w:r>
      <w:proofErr w:type="gramEnd"/>
      <w:r w:rsidRPr="007B1F9F">
        <w:t xml:space="preserve"> dias ensolarados.</w:t>
      </w:r>
    </w:p>
    <w:p w:rsidR="00A21379" w:rsidRPr="009B3DA1" w:rsidRDefault="00A21379" w:rsidP="00A21379">
      <w:pPr>
        <w:pStyle w:val="Ttulo3"/>
      </w:pPr>
      <w:r w:rsidRPr="009B3DA1">
        <w:t>Equipamentos necessári</w:t>
      </w:r>
      <w:r>
        <w:t>o</w:t>
      </w:r>
      <w:r w:rsidRPr="009B3DA1">
        <w:t>s</w:t>
      </w:r>
    </w:p>
    <w:p w:rsidR="00891E3F" w:rsidRPr="0021318D" w:rsidRDefault="00891E3F" w:rsidP="00891E3F">
      <w:pPr>
        <w:pStyle w:val="EstiloPrimeiralinha075cm"/>
      </w:pPr>
      <w:bookmarkStart w:id="92" w:name="_Toc23162529"/>
      <w:bookmarkStart w:id="93" w:name="_Toc23162587"/>
      <w:r w:rsidRPr="0021318D">
        <w:t>O ferramental necessário aos procedimentos operacionais exigidos nos leitos de secagem é composto de: enxada, Carrinhos de mão, pá, enxada, vassoura e brocha.</w:t>
      </w:r>
    </w:p>
    <w:p w:rsidR="00891E3F" w:rsidRDefault="00891E3F" w:rsidP="00891E3F">
      <w:pPr>
        <w:pStyle w:val="EstiloPrimeiralinha075cm"/>
      </w:pPr>
      <w:r w:rsidRPr="0021318D">
        <w:t>Os equipamentos de proteção individual exigidos para estas tarefas são: Luva de raspa, botas de borracha, óculos de proteção, máscara facial e avental impermeável.</w:t>
      </w:r>
    </w:p>
    <w:p w:rsidR="00891E3F" w:rsidRPr="00720522" w:rsidRDefault="00891E3F" w:rsidP="00891E3F">
      <w:pPr>
        <w:pStyle w:val="Ttulo2"/>
      </w:pPr>
      <w:bookmarkStart w:id="94" w:name="_Toc23148891"/>
      <w:bookmarkStart w:id="95" w:name="_Toc23162650"/>
      <w:bookmarkStart w:id="96" w:name="_Toc23163664"/>
      <w:r>
        <w:t>Unidade de Apoio Operacional</w:t>
      </w:r>
      <w:bookmarkEnd w:id="94"/>
      <w:bookmarkEnd w:id="95"/>
      <w:bookmarkEnd w:id="96"/>
    </w:p>
    <w:p w:rsidR="00891E3F" w:rsidRPr="0021318D" w:rsidRDefault="00891E3F" w:rsidP="00891E3F">
      <w:pPr>
        <w:pStyle w:val="EstiloPrimeiralinha075cm"/>
      </w:pPr>
      <w:r>
        <w:t xml:space="preserve">Esta edificação foi idealizada, ainda na fase de projeto, para proporcionar aos operadores da ETE um espaço no </w:t>
      </w:r>
      <w:proofErr w:type="gramStart"/>
      <w:r>
        <w:t>qual operadores</w:t>
      </w:r>
      <w:proofErr w:type="gramEnd"/>
      <w:r>
        <w:t xml:space="preserve"> da ETE terão disponível uma instalação sanitária completa, lavatório, vaso sanitário, chuveiro e armário e assim praticarem sua higiene pessoal. Na unidade de apoio conta também com um espaço denominado ferramentaria onde serão guardadas ferramentas e equipamentos. Externamente à edificação será instalado um tanque para limpeza de todo o ferramental e de mãos no decorrer do dia de atividades.</w:t>
      </w:r>
    </w:p>
    <w:p w:rsidR="00891E3F" w:rsidRPr="00720522" w:rsidRDefault="00891E3F" w:rsidP="00891E3F">
      <w:pPr>
        <w:pStyle w:val="Ttulo2"/>
      </w:pPr>
      <w:bookmarkStart w:id="97" w:name="_Toc23155394"/>
      <w:bookmarkStart w:id="98" w:name="_Toc23155911"/>
      <w:bookmarkStart w:id="99" w:name="_Toc23162651"/>
      <w:bookmarkStart w:id="100" w:name="_Toc23163665"/>
      <w:r>
        <w:t>Dispositivo de Queima do Biogás</w:t>
      </w:r>
      <w:bookmarkEnd w:id="97"/>
      <w:bookmarkEnd w:id="98"/>
      <w:bookmarkEnd w:id="99"/>
      <w:bookmarkEnd w:id="100"/>
    </w:p>
    <w:p w:rsidR="00891E3F" w:rsidRDefault="00891E3F" w:rsidP="00891E3F">
      <w:pPr>
        <w:pStyle w:val="EstiloPrimeiralinha075cm"/>
      </w:pPr>
      <w:r w:rsidRPr="0043390D">
        <w:t xml:space="preserve">O dispositivo utilizado na ETE, para queima do biogás, é automático e, portanto não requer intervenção dos operadores da ETE a não </w:t>
      </w:r>
      <w:proofErr w:type="gramStart"/>
      <w:r w:rsidRPr="0043390D">
        <w:t>ser</w:t>
      </w:r>
      <w:proofErr w:type="gramEnd"/>
      <w:r w:rsidRPr="0043390D">
        <w:t xml:space="preserve"> inspeções frequentes para verificação da integridade e do funcionamento do equipamento </w:t>
      </w:r>
      <w:r w:rsidRPr="0043390D">
        <w:lastRenderedPageBreak/>
        <w:t>em operação.</w:t>
      </w:r>
    </w:p>
    <w:p w:rsidR="00891E3F" w:rsidRDefault="00891E3F" w:rsidP="00891E3F">
      <w:pPr>
        <w:pStyle w:val="EstiloPrimeiralinha075cm"/>
      </w:pPr>
      <w:r>
        <w:t xml:space="preserve">Na tubulação que interliga o reator </w:t>
      </w:r>
      <w:proofErr w:type="spellStart"/>
      <w:r>
        <w:t>UASB</w:t>
      </w:r>
      <w:proofErr w:type="spellEnd"/>
      <w:r>
        <w:t xml:space="preserve"> e o queimador de biogás em seu ponto mais baixo existe uma caixa que abriga um registro que diariamente deverá ser aberto por 10 segundos para drenagem do condensado que normalmente se forma e se acumula nesta tubulação.</w:t>
      </w:r>
    </w:p>
    <w:p w:rsidR="00891E3F" w:rsidRDefault="00891E3F" w:rsidP="00891E3F">
      <w:pPr>
        <w:pStyle w:val="EstiloPrimeiralinha075cm"/>
      </w:pPr>
    </w:p>
    <w:p w:rsidR="00C7660E" w:rsidRPr="00CB0557" w:rsidRDefault="00C7660E" w:rsidP="00CB0557">
      <w:pPr>
        <w:pStyle w:val="Ttulo1"/>
      </w:pPr>
      <w:bookmarkStart w:id="101" w:name="_Toc23163666"/>
      <w:r w:rsidRPr="00CB0557">
        <w:lastRenderedPageBreak/>
        <w:t>Disposição dos resíduos sólidos</w:t>
      </w:r>
      <w:bookmarkEnd w:id="92"/>
      <w:bookmarkEnd w:id="93"/>
      <w:bookmarkEnd w:id="101"/>
    </w:p>
    <w:p w:rsidR="004C5B56" w:rsidRDefault="00BE3C1F" w:rsidP="004C5B56">
      <w:pPr>
        <w:pStyle w:val="EstiloPrimeiralinha075cm"/>
      </w:pPr>
      <w:r w:rsidRPr="00012888">
        <w:t>Os resíduos gerados na ETE serão recolhidos diariamente pelo</w:t>
      </w:r>
      <w:r w:rsidR="00133FEE">
        <w:t>s</w:t>
      </w:r>
      <w:r w:rsidRPr="00012888">
        <w:t xml:space="preserve"> operador</w:t>
      </w:r>
      <w:r w:rsidR="00133FEE">
        <w:t>es</w:t>
      </w:r>
      <w:r w:rsidRPr="00012888">
        <w:t xml:space="preserve">, </w:t>
      </w:r>
      <w:r w:rsidR="004C5B56">
        <w:t xml:space="preserve">deverão ser devidamente acondicionados e recolhidos pelo serviço de limpeza urbana do município para serem </w:t>
      </w:r>
      <w:proofErr w:type="gramStart"/>
      <w:r w:rsidR="004C5B56" w:rsidRPr="005D548A">
        <w:t xml:space="preserve">dispostos </w:t>
      </w:r>
      <w:r w:rsidR="004C5B56">
        <w:t>em</w:t>
      </w:r>
      <w:r w:rsidR="00133FEE">
        <w:t xml:space="preserve"> aterro sanitário ou controlado</w:t>
      </w:r>
      <w:proofErr w:type="gramEnd"/>
      <w:r w:rsidR="0040256D">
        <w:t>.</w:t>
      </w:r>
    </w:p>
    <w:p w:rsidR="00173620" w:rsidRPr="00CB0557" w:rsidRDefault="008D4E92" w:rsidP="00CB0557">
      <w:pPr>
        <w:pStyle w:val="Ttulo1"/>
      </w:pPr>
      <w:bookmarkStart w:id="102" w:name="_Toc23162530"/>
      <w:bookmarkStart w:id="103" w:name="_Toc23162588"/>
      <w:bookmarkStart w:id="104" w:name="_Toc23163667"/>
      <w:r w:rsidRPr="00CB0557">
        <w:lastRenderedPageBreak/>
        <w:t>recomendações gerais</w:t>
      </w:r>
      <w:bookmarkEnd w:id="102"/>
      <w:bookmarkEnd w:id="103"/>
      <w:bookmarkEnd w:id="104"/>
    </w:p>
    <w:p w:rsidR="00831F88" w:rsidRDefault="00831F88" w:rsidP="00024B78">
      <w:pPr>
        <w:pStyle w:val="EstiloPrimeiralinha075cm"/>
      </w:pPr>
      <w:r>
        <w:t>As superfícies aparentes da ETE, ou seja, àquelas que não estiverem enterradas, deverão estar sempre limpas e pintadas e assim q</w:t>
      </w:r>
      <w:r w:rsidR="00575DC3">
        <w:t xml:space="preserve">ue houver necessidade </w:t>
      </w:r>
      <w:r>
        <w:t>sua pintura</w:t>
      </w:r>
      <w:r w:rsidR="00575DC3">
        <w:t xml:space="preserve"> deverá ser</w:t>
      </w:r>
      <w:r>
        <w:t xml:space="preserve"> retocada.</w:t>
      </w:r>
    </w:p>
    <w:p w:rsidR="00831F88" w:rsidRDefault="00831F88" w:rsidP="00024B78">
      <w:pPr>
        <w:pStyle w:val="EstiloPrimeiralinha075cm"/>
      </w:pPr>
      <w:r>
        <w:t>As áreas gramadas deverão estar sempre aparadas. A irrigação destas áreas deverá ser realizada, sempre que necessária.</w:t>
      </w:r>
    </w:p>
    <w:p w:rsidR="00831F88" w:rsidRDefault="00831F88" w:rsidP="00024B78">
      <w:pPr>
        <w:pStyle w:val="EstiloPrimeiralinha075cm"/>
      </w:pPr>
      <w:r>
        <w:t xml:space="preserve">As cercas deverão ser frequentemente vistoriadas e quaisquer avarias identificadas devem ser prontamente recuperadas. </w:t>
      </w:r>
    </w:p>
    <w:p w:rsidR="00831F88" w:rsidRDefault="00831F88" w:rsidP="00024B78">
      <w:pPr>
        <w:pStyle w:val="EstiloPrimeiralinha075cm"/>
      </w:pPr>
      <w:r>
        <w:t>As canaletas, sarjetas e bocas de lobo devem encontrar desobstruídas e limpas a fim de garantir o escoamento das águas de chuva.</w:t>
      </w:r>
    </w:p>
    <w:p w:rsidR="00891E3F" w:rsidRDefault="00891E3F" w:rsidP="00891E3F">
      <w:pPr>
        <w:pStyle w:val="Ttulo1"/>
      </w:pPr>
      <w:bookmarkStart w:id="105" w:name="_Toc23148894"/>
      <w:bookmarkStart w:id="106" w:name="_Toc23162654"/>
      <w:bookmarkStart w:id="107" w:name="_Toc23163668"/>
      <w:r>
        <w:lastRenderedPageBreak/>
        <w:t>Referencia Bibliográfica</w:t>
      </w:r>
      <w:bookmarkEnd w:id="105"/>
      <w:bookmarkEnd w:id="106"/>
      <w:bookmarkEnd w:id="107"/>
    </w:p>
    <w:p w:rsidR="00891E3F" w:rsidRDefault="00891E3F" w:rsidP="00891E3F">
      <w:pPr>
        <w:ind w:firstLine="340"/>
      </w:pPr>
      <w:r>
        <w:t xml:space="preserve">BRASIL. Ministério da Previdência Social, </w:t>
      </w:r>
      <w:proofErr w:type="spellStart"/>
      <w:r>
        <w:t>MPAS</w:t>
      </w:r>
      <w:proofErr w:type="spellEnd"/>
      <w:r>
        <w:t xml:space="preserve">. Seguro de Acidente do Trabalho. Disponível em: &lt; http://www.mpas.gov.br/docs/capitulo2.doc &gt;. Acesso em: </w:t>
      </w:r>
      <w:proofErr w:type="gramStart"/>
      <w:r>
        <w:t>20.</w:t>
      </w:r>
      <w:proofErr w:type="gramEnd"/>
      <w:r>
        <w:t>ago.2002;</w:t>
      </w:r>
    </w:p>
    <w:p w:rsidR="00891E3F" w:rsidRDefault="00891E3F" w:rsidP="00891E3F">
      <w:pPr>
        <w:ind w:firstLine="340"/>
      </w:pPr>
      <w:r>
        <w:t xml:space="preserve">BRASIL. Portaria </w:t>
      </w:r>
      <w:proofErr w:type="gramStart"/>
      <w:r>
        <w:t>nº3.</w:t>
      </w:r>
      <w:proofErr w:type="gramEnd"/>
      <w:r>
        <w:t>214, de 08 de junho de 1978. Aprova as Normas Regulamentadoras – NR – do Capitulo V do Titulo II, da Consolidação das Leis do Trabalho, relativas à Segurança e Medicina do Trabalho. Segurança e Medicina do Trabalho. 43ª edição. São Paulo: Ed. Atlas, 1999;</w:t>
      </w:r>
    </w:p>
    <w:p w:rsidR="00891E3F" w:rsidRDefault="00891E3F" w:rsidP="00891E3F">
      <w:pPr>
        <w:ind w:firstLine="340"/>
      </w:pPr>
      <w:r>
        <w:t xml:space="preserve">BRASIL, SNIS Sistema Nacional de Informações sobre Saneamento. Diagnóstico. Tabela dos Municípios. Disponível em: &lt; http://www.snis.gov.br &gt;. Acesso em: </w:t>
      </w:r>
      <w:proofErr w:type="gramStart"/>
      <w:r>
        <w:t>20.</w:t>
      </w:r>
      <w:proofErr w:type="gramEnd"/>
      <w:r>
        <w:t>ago.2002;</w:t>
      </w:r>
    </w:p>
    <w:p w:rsidR="00891E3F" w:rsidRDefault="00891E3F" w:rsidP="00891E3F">
      <w:pPr>
        <w:ind w:firstLine="340"/>
      </w:pPr>
      <w:r>
        <w:t xml:space="preserve">BRASIL. Consolidação das Leis do </w:t>
      </w:r>
      <w:proofErr w:type="gramStart"/>
      <w:r>
        <w:t>Trabalho .</w:t>
      </w:r>
      <w:proofErr w:type="gramEnd"/>
      <w:r>
        <w:t xml:space="preserve"> 12. </w:t>
      </w:r>
      <w:proofErr w:type="gramStart"/>
      <w:r>
        <w:t>ed.</w:t>
      </w:r>
      <w:proofErr w:type="gramEnd"/>
      <w:r>
        <w:t xml:space="preserve"> São Paulo: Saraiva, 1990;</w:t>
      </w:r>
    </w:p>
    <w:p w:rsidR="00891E3F" w:rsidRDefault="00891E3F" w:rsidP="00891E3F">
      <w:pPr>
        <w:ind w:firstLine="340"/>
      </w:pPr>
      <w:r>
        <w:t xml:space="preserve">BRASIL. IBGE. Pesquisa Nacional de Saneamento </w:t>
      </w:r>
      <w:proofErr w:type="gramStart"/>
      <w:r>
        <w:t>Básico .</w:t>
      </w:r>
      <w:proofErr w:type="gramEnd"/>
      <w:r>
        <w:t xml:space="preserve"> Disponível em:&lt; http://www.ibge.gov.br &gt;. Acesso em: </w:t>
      </w:r>
      <w:proofErr w:type="gramStart"/>
      <w:r>
        <w:t>20.</w:t>
      </w:r>
      <w:proofErr w:type="gramEnd"/>
      <w:r>
        <w:t>abr.2003;</w:t>
      </w:r>
    </w:p>
    <w:p w:rsidR="00891E3F" w:rsidRDefault="00891E3F" w:rsidP="00891E3F">
      <w:pPr>
        <w:ind w:firstLine="340"/>
      </w:pPr>
      <w:r>
        <w:t xml:space="preserve">BRASIL. INSS, Ministério da Previdência </w:t>
      </w:r>
      <w:proofErr w:type="gramStart"/>
      <w:r>
        <w:t>Social .</w:t>
      </w:r>
      <w:proofErr w:type="gramEnd"/>
      <w:r>
        <w:t xml:space="preserve"> Legislação. Indicadores de Acidentes de Trabalho. Disponível em: &lt; http://www.previdenciasocial.gov.br &gt;. Acesso em: </w:t>
      </w:r>
      <w:proofErr w:type="gramStart"/>
      <w:r>
        <w:t>03.</w:t>
      </w:r>
      <w:proofErr w:type="gramEnd"/>
      <w:r>
        <w:t>set.2002;</w:t>
      </w:r>
    </w:p>
    <w:p w:rsidR="00891E3F" w:rsidRDefault="00891E3F" w:rsidP="00891E3F">
      <w:pPr>
        <w:ind w:firstLine="340"/>
      </w:pPr>
      <w:proofErr w:type="spellStart"/>
      <w:r>
        <w:t>GIANNASI</w:t>
      </w:r>
      <w:proofErr w:type="spellEnd"/>
      <w:r>
        <w:t xml:space="preserve">, F. Introdução à Engenharia de Segurança do </w:t>
      </w:r>
      <w:proofErr w:type="gramStart"/>
      <w:r>
        <w:t>Trabalho .</w:t>
      </w:r>
      <w:proofErr w:type="gramEnd"/>
      <w:r>
        <w:t xml:space="preserve"> Anotações de aula do Curso de Especialização em Engenharia de Segurança do Trabalho da Universidade Presbiteriana Mackenzie. São Paulo, 1999. 18 p;</w:t>
      </w:r>
    </w:p>
    <w:p w:rsidR="00891E3F" w:rsidRDefault="00891E3F" w:rsidP="00891E3F">
      <w:pPr>
        <w:ind w:firstLine="340"/>
      </w:pPr>
      <w:r>
        <w:t>LOUREIRO, R. V. Higiene e Segurança em Estações de Tratamento de Esgoto. 1982. Tese (Doutorado em Saúde Pública</w:t>
      </w:r>
      <w:proofErr w:type="gramStart"/>
      <w:r>
        <w:t xml:space="preserve"> )</w:t>
      </w:r>
      <w:proofErr w:type="gramEnd"/>
      <w:r>
        <w:t xml:space="preserve"> – Departamento de Saúde Ambiental, </w:t>
      </w:r>
      <w:proofErr w:type="spellStart"/>
      <w:r>
        <w:t>FSP</w:t>
      </w:r>
      <w:proofErr w:type="spellEnd"/>
      <w:r>
        <w:t>, USP, São Paulo, 1982;</w:t>
      </w:r>
    </w:p>
    <w:p w:rsidR="00891E3F" w:rsidRDefault="00891E3F" w:rsidP="00891E3F">
      <w:pPr>
        <w:ind w:firstLine="340"/>
      </w:pPr>
      <w:proofErr w:type="spellStart"/>
      <w:r>
        <w:t>SPERLING</w:t>
      </w:r>
      <w:proofErr w:type="spellEnd"/>
      <w:r>
        <w:t xml:space="preserve">, M. V.. Introdução à qualidade das águas e ao tratamento de </w:t>
      </w:r>
      <w:proofErr w:type="gramStart"/>
      <w:r>
        <w:t>esgotos .</w:t>
      </w:r>
      <w:proofErr w:type="gramEnd"/>
      <w:r>
        <w:t xml:space="preserve"> 2. </w:t>
      </w:r>
      <w:proofErr w:type="gramStart"/>
      <w:r>
        <w:t>ed.</w:t>
      </w:r>
      <w:proofErr w:type="gramEnd"/>
      <w:r>
        <w:t xml:space="preserve"> Belo Horizonte. </w:t>
      </w:r>
      <w:proofErr w:type="spellStart"/>
      <w:r>
        <w:t>EDUFMG</w:t>
      </w:r>
      <w:proofErr w:type="spellEnd"/>
      <w:r>
        <w:t>. 1996.</w:t>
      </w:r>
    </w:p>
    <w:p w:rsidR="00891E3F" w:rsidRDefault="00891E3F" w:rsidP="00891E3F">
      <w:pPr>
        <w:ind w:firstLine="340"/>
      </w:pPr>
    </w:p>
    <w:p w:rsidR="00891E3F" w:rsidRDefault="00891E3F" w:rsidP="00891E3F">
      <w:pPr>
        <w:pStyle w:val="Ttulo1"/>
      </w:pPr>
      <w:bookmarkStart w:id="108" w:name="_Toc23158066"/>
      <w:bookmarkStart w:id="109" w:name="_Toc23162655"/>
      <w:bookmarkStart w:id="110" w:name="_Toc23163669"/>
      <w:r>
        <w:lastRenderedPageBreak/>
        <w:t>ANEXOS</w:t>
      </w:r>
      <w:bookmarkEnd w:id="108"/>
      <w:bookmarkEnd w:id="109"/>
      <w:bookmarkEnd w:id="110"/>
    </w:p>
    <w:p w:rsidR="00891E3F" w:rsidRDefault="00891E3F" w:rsidP="00891E3F">
      <w:pPr>
        <w:widowControl/>
        <w:spacing w:line="240" w:lineRule="auto"/>
        <w:jc w:val="left"/>
        <w:sectPr w:rsidR="00891E3F" w:rsidSect="001F3DFF">
          <w:headerReference w:type="default" r:id="rId17"/>
          <w:footerReference w:type="default" r:id="rId18"/>
          <w:headerReference w:type="first" r:id="rId19"/>
          <w:pgSz w:w="11907" w:h="16840" w:code="9"/>
          <w:pgMar w:top="2268" w:right="1418" w:bottom="1418" w:left="1701" w:header="1134" w:footer="851" w:gutter="0"/>
          <w:pgNumType w:start="1"/>
          <w:cols w:space="708"/>
          <w:docGrid w:linePitch="360"/>
        </w:sectPr>
      </w:pPr>
    </w:p>
    <w:p w:rsidR="00891E3F" w:rsidRDefault="00891E3F" w:rsidP="00891E3F">
      <w:pPr>
        <w:widowControl/>
        <w:spacing w:line="240" w:lineRule="auto"/>
        <w:jc w:val="lef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jc w:val="right"/>
      </w:pPr>
    </w:p>
    <w:p w:rsidR="00891E3F" w:rsidRPr="0081581A" w:rsidRDefault="00891E3F" w:rsidP="00891E3F">
      <w:pPr>
        <w:ind w:firstLine="340"/>
        <w:jc w:val="right"/>
        <w:rPr>
          <w:b/>
        </w:rPr>
      </w:pPr>
      <w:r>
        <w:rPr>
          <w:b/>
        </w:rPr>
        <w:t>FICHA DE OPERAÇÃO DA ETE</w:t>
      </w:r>
    </w:p>
    <w:p w:rsidR="00891E3F" w:rsidRDefault="00891E3F" w:rsidP="00891E3F">
      <w:pPr>
        <w:ind w:firstLine="340"/>
        <w:jc w:val="right"/>
      </w:pPr>
    </w:p>
    <w:p w:rsidR="00891E3F" w:rsidRDefault="00891E3F" w:rsidP="00891E3F">
      <w:pPr>
        <w:ind w:firstLine="340"/>
        <w:jc w:val="right"/>
      </w:pPr>
    </w:p>
    <w:p w:rsidR="00891E3F" w:rsidRDefault="00891E3F" w:rsidP="00891E3F">
      <w:pPr>
        <w:ind w:firstLine="340"/>
      </w:pPr>
    </w:p>
    <w:p w:rsidR="000F1080" w:rsidRDefault="000F1080" w:rsidP="00974F3F">
      <w:pPr>
        <w:ind w:firstLine="340"/>
      </w:pPr>
    </w:p>
    <w:sectPr w:rsidR="000F1080" w:rsidSect="001F3DFF">
      <w:headerReference w:type="default" r:id="rId20"/>
      <w:footerReference w:type="default" r:id="rId21"/>
      <w:headerReference w:type="first" r:id="rId22"/>
      <w:pgSz w:w="11907" w:h="16840" w:code="9"/>
      <w:pgMar w:top="2268" w:right="1418" w:bottom="1418" w:left="1701" w:header="1134"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2FB" w:rsidRDefault="00EF62FB">
      <w:r>
        <w:separator/>
      </w:r>
    </w:p>
  </w:endnote>
  <w:endnote w:type="continuationSeparator" w:id="0">
    <w:p w:rsidR="00EF62FB" w:rsidRDefault="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Default="00EF62FB" w:rsidP="006C752E">
    <w:pPr>
      <w:spacing w:line="240" w:lineRule="auto"/>
      <w:ind w:right="-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Pr="00344DF3" w:rsidRDefault="00EF62FB" w:rsidP="00397394">
    <w:pPr>
      <w:pStyle w:val="Rodap"/>
      <w:framePr w:h="437" w:hRule="exact" w:vSpace="896" w:wrap="around" w:vAnchor="page" w:hAnchor="page" w:x="11176" w:y="15676"/>
      <w:rPr>
        <w:rStyle w:val="Nmerodepgina"/>
        <w:b/>
        <w:i/>
        <w:color w:val="1F497D" w:themeColor="text2"/>
        <w:sz w:val="20"/>
        <w:szCs w:val="20"/>
      </w:rPr>
    </w:pPr>
    <w:r w:rsidRPr="00344DF3">
      <w:rPr>
        <w:rStyle w:val="Nmerodepgina"/>
        <w:b/>
        <w:i/>
        <w:color w:val="1F497D" w:themeColor="text2"/>
        <w:sz w:val="20"/>
        <w:szCs w:val="20"/>
      </w:rPr>
      <w:fldChar w:fldCharType="begin"/>
    </w:r>
    <w:r w:rsidRPr="00344DF3">
      <w:rPr>
        <w:rStyle w:val="Nmerodepgina"/>
        <w:b/>
        <w:i/>
        <w:color w:val="1F497D" w:themeColor="text2"/>
        <w:sz w:val="20"/>
        <w:szCs w:val="20"/>
      </w:rPr>
      <w:instrText xml:space="preserve">PAGE  </w:instrText>
    </w:r>
    <w:r w:rsidRPr="00344DF3">
      <w:rPr>
        <w:rStyle w:val="Nmerodepgina"/>
        <w:b/>
        <w:i/>
        <w:color w:val="1F497D" w:themeColor="text2"/>
        <w:sz w:val="20"/>
        <w:szCs w:val="20"/>
      </w:rPr>
      <w:fldChar w:fldCharType="separate"/>
    </w:r>
    <w:r>
      <w:rPr>
        <w:rStyle w:val="Nmerodepgina"/>
        <w:b/>
        <w:i/>
        <w:noProof/>
        <w:color w:val="1F497D" w:themeColor="text2"/>
        <w:sz w:val="20"/>
        <w:szCs w:val="20"/>
      </w:rPr>
      <w:t>24</w:t>
    </w:r>
    <w:r w:rsidRPr="00344DF3">
      <w:rPr>
        <w:rStyle w:val="Nmerodepgina"/>
        <w:b/>
        <w:i/>
        <w:color w:val="1F497D" w:themeColor="text2"/>
        <w:sz w:val="20"/>
        <w:szCs w:val="20"/>
      </w:rPr>
      <w:fldChar w:fldCharType="end"/>
    </w:r>
  </w:p>
  <w:p w:rsidR="00EF62FB" w:rsidRPr="00F402BA" w:rsidRDefault="00EF62FB" w:rsidP="00397394">
    <w:pPr>
      <w:pStyle w:val="Rodap"/>
      <w:tabs>
        <w:tab w:val="clear" w:pos="8838"/>
      </w:tabs>
      <w:spacing w:line="240" w:lineRule="auto"/>
      <w:ind w:right="-1"/>
      <w:jc w:val="center"/>
      <w:rPr>
        <w:rFonts w:cs="Arial"/>
        <w:color w:val="000080"/>
        <w:sz w:val="18"/>
        <w:szCs w:val="18"/>
      </w:rPr>
    </w:pPr>
    <w:r>
      <w:rPr>
        <w:rFonts w:cs="Arial"/>
        <w:color w:val="000080"/>
        <w:sz w:val="18"/>
        <w:szCs w:val="18"/>
      </w:rPr>
      <w:t>Rua Nilton Baldo, 744-A</w:t>
    </w:r>
    <w:r w:rsidRPr="00F402BA">
      <w:rPr>
        <w:rFonts w:cs="Arial"/>
        <w:color w:val="000080"/>
        <w:sz w:val="18"/>
        <w:szCs w:val="18"/>
      </w:rPr>
      <w:t xml:space="preserve"> Bairro </w:t>
    </w:r>
    <w:r>
      <w:rPr>
        <w:rFonts w:cs="Arial"/>
        <w:color w:val="000080"/>
        <w:sz w:val="18"/>
        <w:szCs w:val="18"/>
      </w:rPr>
      <w:t>Paquetá</w:t>
    </w:r>
    <w:r w:rsidRPr="00F402BA">
      <w:rPr>
        <w:rFonts w:cs="Arial"/>
        <w:color w:val="000080"/>
        <w:sz w:val="18"/>
        <w:szCs w:val="18"/>
      </w:rPr>
      <w:t xml:space="preserve"> CEP 31.330-</w:t>
    </w:r>
    <w:r>
      <w:rPr>
        <w:rFonts w:cs="Arial"/>
        <w:color w:val="000080"/>
        <w:sz w:val="18"/>
        <w:szCs w:val="18"/>
      </w:rPr>
      <w:t>66</w:t>
    </w:r>
    <w:r w:rsidRPr="00F402BA">
      <w:rPr>
        <w:rFonts w:cs="Arial"/>
        <w:color w:val="000080"/>
        <w:sz w:val="18"/>
        <w:szCs w:val="18"/>
      </w:rPr>
      <w:t>0 – Belo Horizonte / Minas Gerais.</w:t>
    </w:r>
  </w:p>
  <w:p w:rsidR="00EF62FB" w:rsidRPr="005415EF" w:rsidRDefault="00EF62FB" w:rsidP="00397394">
    <w:pPr>
      <w:pStyle w:val="Rodap"/>
      <w:spacing w:line="240" w:lineRule="auto"/>
      <w:ind w:right="-1"/>
      <w:jc w:val="center"/>
      <w:rPr>
        <w:rFonts w:cs="Arial"/>
      </w:rPr>
    </w:pPr>
    <w:r w:rsidRPr="00F402BA">
      <w:rPr>
        <w:rFonts w:cs="Arial"/>
        <w:color w:val="000080"/>
        <w:sz w:val="18"/>
        <w:szCs w:val="18"/>
      </w:rPr>
      <w:t>Endereço Eletrônico: ottawaeng@terra.com.br – Telefax (31) 3418-2175 – CNPJ: 04.472.311/0001-04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Pr="00F402BA" w:rsidRDefault="00EF62FB" w:rsidP="00397394">
    <w:pPr>
      <w:pStyle w:val="Rodap"/>
      <w:tabs>
        <w:tab w:val="clear" w:pos="8838"/>
      </w:tabs>
      <w:spacing w:line="240" w:lineRule="auto"/>
      <w:ind w:right="-1"/>
      <w:jc w:val="center"/>
      <w:rPr>
        <w:rFonts w:cs="Arial"/>
        <w:color w:val="000080"/>
        <w:sz w:val="18"/>
        <w:szCs w:val="18"/>
      </w:rPr>
    </w:pPr>
    <w:r>
      <w:rPr>
        <w:rFonts w:cs="Arial"/>
        <w:color w:val="000080"/>
        <w:sz w:val="18"/>
        <w:szCs w:val="18"/>
      </w:rPr>
      <w:t>Rua Nilton Baldo, 744-A</w:t>
    </w:r>
    <w:r w:rsidRPr="00F402BA">
      <w:rPr>
        <w:rFonts w:cs="Arial"/>
        <w:color w:val="000080"/>
        <w:sz w:val="18"/>
        <w:szCs w:val="18"/>
      </w:rPr>
      <w:t xml:space="preserve"> Bairro </w:t>
    </w:r>
    <w:r>
      <w:rPr>
        <w:rFonts w:cs="Arial"/>
        <w:color w:val="000080"/>
        <w:sz w:val="18"/>
        <w:szCs w:val="18"/>
      </w:rPr>
      <w:t>Paquetá</w:t>
    </w:r>
    <w:r w:rsidRPr="00F402BA">
      <w:rPr>
        <w:rFonts w:cs="Arial"/>
        <w:color w:val="000080"/>
        <w:sz w:val="18"/>
        <w:szCs w:val="18"/>
      </w:rPr>
      <w:t xml:space="preserve"> CEP 31.330-</w:t>
    </w:r>
    <w:r>
      <w:rPr>
        <w:rFonts w:cs="Arial"/>
        <w:color w:val="000080"/>
        <w:sz w:val="18"/>
        <w:szCs w:val="18"/>
      </w:rPr>
      <w:t>66</w:t>
    </w:r>
    <w:r w:rsidRPr="00F402BA">
      <w:rPr>
        <w:rFonts w:cs="Arial"/>
        <w:color w:val="000080"/>
        <w:sz w:val="18"/>
        <w:szCs w:val="18"/>
      </w:rPr>
      <w:t>0 – Belo Horizonte / Minas Gerais.</w:t>
    </w:r>
  </w:p>
  <w:p w:rsidR="00EF62FB" w:rsidRPr="005415EF" w:rsidRDefault="00EF62FB" w:rsidP="00397394">
    <w:pPr>
      <w:pStyle w:val="Rodap"/>
      <w:spacing w:line="240" w:lineRule="auto"/>
      <w:ind w:right="-1"/>
      <w:jc w:val="center"/>
      <w:rPr>
        <w:rFonts w:cs="Arial"/>
      </w:rPr>
    </w:pPr>
    <w:r w:rsidRPr="00F402BA">
      <w:rPr>
        <w:rFonts w:cs="Arial"/>
        <w:color w:val="000080"/>
        <w:sz w:val="18"/>
        <w:szCs w:val="18"/>
      </w:rPr>
      <w:t>Endereço Eletrônico: ottawaeng@terra.com.br – Telefax (31) 3418-2175 – CNPJ: 04.472.311/0001-04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2FB" w:rsidRDefault="00EF62FB">
      <w:r>
        <w:separator/>
      </w:r>
    </w:p>
  </w:footnote>
  <w:footnote w:type="continuationSeparator" w:id="0">
    <w:p w:rsidR="00EF62FB" w:rsidRDefault="00EF6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Pr="009E111D" w:rsidRDefault="00EF62FB" w:rsidP="006C752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Default="00EF62FB" w:rsidP="00EF62FB">
    <w:pPr>
      <w:pStyle w:val="Cabealho"/>
      <w:tabs>
        <w:tab w:val="clear" w:pos="4419"/>
        <w:tab w:val="clear" w:pos="8838"/>
        <w:tab w:val="right" w:pos="9072"/>
      </w:tabs>
    </w:pPr>
    <w:r>
      <w:rPr>
        <w:noProof/>
      </w:rPr>
      <w:drawing>
        <wp:inline distT="0" distB="0" distL="0" distR="0" wp14:anchorId="67660BC1" wp14:editId="50DDEC24">
          <wp:extent cx="1476375" cy="447675"/>
          <wp:effectExtent l="0" t="0" r="9525" b="9525"/>
          <wp:docPr id="3" name="Imagem 3"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Pr>
        <w:noProof/>
      </w:rPr>
      <w:drawing>
        <wp:inline distT="0" distB="0" distL="0" distR="0" wp14:anchorId="6CB8F2AC" wp14:editId="0E42A946">
          <wp:extent cx="1809750" cy="497681"/>
          <wp:effectExtent l="0" t="0" r="0" b="0"/>
          <wp:docPr id="4" name="Imagem 4"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EF62FB" w:rsidRDefault="00EF62FB" w:rsidP="00EF62FB">
    <w:pPr>
      <w:pStyle w:val="Cabealho"/>
      <w:tabs>
        <w:tab w:val="clear" w:pos="4419"/>
        <w:tab w:val="clear" w:pos="8838"/>
        <w:tab w:val="right" w:pos="8505"/>
      </w:tabs>
      <w:spacing w:after="240" w:line="240" w:lineRule="auto"/>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Projeto do </w:t>
    </w:r>
    <w:proofErr w:type="spellStart"/>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SES</w:t>
    </w:r>
    <w:proofErr w:type="spellEnd"/>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 da Sede Municipal de Dionísio – Manual de Operação da ETE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Default="00EF62FB">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Default="00EF62FB" w:rsidP="006C752E">
    <w:pPr>
      <w:pStyle w:val="Cabealho"/>
      <w:tabs>
        <w:tab w:val="clear" w:pos="4419"/>
        <w:tab w:val="clear" w:pos="8838"/>
        <w:tab w:val="right" w:pos="9072"/>
      </w:tabs>
    </w:pPr>
    <w:r>
      <w:rPr>
        <w:noProof/>
      </w:rPr>
      <w:drawing>
        <wp:inline distT="0" distB="0" distL="0" distR="0" wp14:anchorId="7A79FFE1" wp14:editId="355A4C68">
          <wp:extent cx="1476375" cy="447675"/>
          <wp:effectExtent l="0" t="0" r="9525" b="9525"/>
          <wp:docPr id="12" name="Imagem 12"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Pr>
        <w:noProof/>
      </w:rPr>
      <w:drawing>
        <wp:inline distT="0" distB="0" distL="0" distR="0" wp14:anchorId="6431FA63" wp14:editId="6C5F822D">
          <wp:extent cx="1809750" cy="497681"/>
          <wp:effectExtent l="0" t="0" r="0" b="0"/>
          <wp:docPr id="5" name="Imagem 5"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EF62FB" w:rsidRDefault="00EF62FB" w:rsidP="006C752E">
    <w:pPr>
      <w:pStyle w:val="Cabealho"/>
      <w:tabs>
        <w:tab w:val="clear" w:pos="4419"/>
        <w:tab w:val="clear" w:pos="8838"/>
        <w:tab w:val="right" w:pos="8505"/>
      </w:tabs>
      <w:spacing w:after="240" w:line="240" w:lineRule="auto"/>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Projeto do </w:t>
    </w:r>
    <w:proofErr w:type="spellStart"/>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SES</w:t>
    </w:r>
    <w:proofErr w:type="spellEnd"/>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 do Distrito de Baixa Verde – Manual de Operação da ETE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2FB" w:rsidRDefault="00EF62F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64F"/>
    <w:multiLevelType w:val="hybridMultilevel"/>
    <w:tmpl w:val="B3D80160"/>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0805F5F"/>
    <w:multiLevelType w:val="hybridMultilevel"/>
    <w:tmpl w:val="263881AC"/>
    <w:lvl w:ilvl="0" w:tplc="18B2BF22">
      <w:start w:val="1"/>
      <w:numFmt w:val="decimal"/>
      <w:lvlText w:val="%1)"/>
      <w:lvlJc w:val="left"/>
      <w:pPr>
        <w:tabs>
          <w:tab w:val="num" w:pos="567"/>
        </w:tabs>
        <w:ind w:left="357" w:firstLine="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C147E13"/>
    <w:multiLevelType w:val="hybridMultilevel"/>
    <w:tmpl w:val="C8AE5184"/>
    <w:lvl w:ilvl="0" w:tplc="81923ECC">
      <w:start w:val="5"/>
      <w:numFmt w:val="bullet"/>
      <w:lvlText w:val=""/>
      <w:lvlJc w:val="left"/>
      <w:pPr>
        <w:tabs>
          <w:tab w:val="num" w:pos="360"/>
        </w:tabs>
        <w:ind w:left="357" w:hanging="357"/>
      </w:pPr>
      <w:rPr>
        <w:rFonts w:ascii="Symbol" w:hAnsi="Symbol" w:cs="Times New Roman" w:hint="default"/>
        <w:sz w:val="20"/>
      </w:rPr>
    </w:lvl>
    <w:lvl w:ilvl="1" w:tplc="69B0EBA2" w:tentative="1">
      <w:start w:val="1"/>
      <w:numFmt w:val="bullet"/>
      <w:lvlText w:val="o"/>
      <w:lvlJc w:val="left"/>
      <w:pPr>
        <w:tabs>
          <w:tab w:val="num" w:pos="1440"/>
        </w:tabs>
        <w:ind w:left="1440" w:hanging="360"/>
      </w:pPr>
      <w:rPr>
        <w:rFonts w:ascii="Courier New" w:hAnsi="Courier New" w:hint="default"/>
      </w:rPr>
    </w:lvl>
    <w:lvl w:ilvl="2" w:tplc="2DF80BD0">
      <w:start w:val="1"/>
      <w:numFmt w:val="bullet"/>
      <w:lvlText w:val=""/>
      <w:lvlJc w:val="left"/>
      <w:pPr>
        <w:tabs>
          <w:tab w:val="num" w:pos="2160"/>
        </w:tabs>
        <w:ind w:left="2160" w:hanging="360"/>
      </w:pPr>
      <w:rPr>
        <w:rFonts w:ascii="Wingdings" w:hAnsi="Wingdings" w:hint="default"/>
      </w:rPr>
    </w:lvl>
    <w:lvl w:ilvl="3" w:tplc="A440BCCA" w:tentative="1">
      <w:start w:val="1"/>
      <w:numFmt w:val="bullet"/>
      <w:lvlText w:val=""/>
      <w:lvlJc w:val="left"/>
      <w:pPr>
        <w:tabs>
          <w:tab w:val="num" w:pos="2880"/>
        </w:tabs>
        <w:ind w:left="2880" w:hanging="360"/>
      </w:pPr>
      <w:rPr>
        <w:rFonts w:ascii="Symbol" w:hAnsi="Symbol" w:hint="default"/>
      </w:rPr>
    </w:lvl>
    <w:lvl w:ilvl="4" w:tplc="1B8413E4" w:tentative="1">
      <w:start w:val="1"/>
      <w:numFmt w:val="bullet"/>
      <w:lvlText w:val="o"/>
      <w:lvlJc w:val="left"/>
      <w:pPr>
        <w:tabs>
          <w:tab w:val="num" w:pos="3600"/>
        </w:tabs>
        <w:ind w:left="3600" w:hanging="360"/>
      </w:pPr>
      <w:rPr>
        <w:rFonts w:ascii="Courier New" w:hAnsi="Courier New" w:hint="default"/>
      </w:rPr>
    </w:lvl>
    <w:lvl w:ilvl="5" w:tplc="4EBCFA62" w:tentative="1">
      <w:start w:val="1"/>
      <w:numFmt w:val="bullet"/>
      <w:lvlText w:val=""/>
      <w:lvlJc w:val="left"/>
      <w:pPr>
        <w:tabs>
          <w:tab w:val="num" w:pos="4320"/>
        </w:tabs>
        <w:ind w:left="4320" w:hanging="360"/>
      </w:pPr>
      <w:rPr>
        <w:rFonts w:ascii="Wingdings" w:hAnsi="Wingdings" w:hint="default"/>
      </w:rPr>
    </w:lvl>
    <w:lvl w:ilvl="6" w:tplc="23FE0A72" w:tentative="1">
      <w:start w:val="1"/>
      <w:numFmt w:val="bullet"/>
      <w:lvlText w:val=""/>
      <w:lvlJc w:val="left"/>
      <w:pPr>
        <w:tabs>
          <w:tab w:val="num" w:pos="5040"/>
        </w:tabs>
        <w:ind w:left="5040" w:hanging="360"/>
      </w:pPr>
      <w:rPr>
        <w:rFonts w:ascii="Symbol" w:hAnsi="Symbol" w:hint="default"/>
      </w:rPr>
    </w:lvl>
    <w:lvl w:ilvl="7" w:tplc="21201A7A" w:tentative="1">
      <w:start w:val="1"/>
      <w:numFmt w:val="bullet"/>
      <w:lvlText w:val="o"/>
      <w:lvlJc w:val="left"/>
      <w:pPr>
        <w:tabs>
          <w:tab w:val="num" w:pos="5760"/>
        </w:tabs>
        <w:ind w:left="5760" w:hanging="360"/>
      </w:pPr>
      <w:rPr>
        <w:rFonts w:ascii="Courier New" w:hAnsi="Courier New" w:hint="default"/>
      </w:rPr>
    </w:lvl>
    <w:lvl w:ilvl="8" w:tplc="FEE097BC" w:tentative="1">
      <w:start w:val="1"/>
      <w:numFmt w:val="bullet"/>
      <w:lvlText w:val=""/>
      <w:lvlJc w:val="left"/>
      <w:pPr>
        <w:tabs>
          <w:tab w:val="num" w:pos="6480"/>
        </w:tabs>
        <w:ind w:left="6480" w:hanging="360"/>
      </w:pPr>
      <w:rPr>
        <w:rFonts w:ascii="Wingdings" w:hAnsi="Wingdings" w:hint="default"/>
      </w:rPr>
    </w:lvl>
  </w:abstractNum>
  <w:abstractNum w:abstractNumId="3">
    <w:nsid w:val="0EF20A8C"/>
    <w:multiLevelType w:val="multilevel"/>
    <w:tmpl w:val="AFA27BFC"/>
    <w:lvl w:ilvl="0">
      <w:start w:val="3"/>
      <w:numFmt w:val="decimal"/>
      <w:pStyle w:val="Ttulo6"/>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960106"/>
    <w:multiLevelType w:val="multilevel"/>
    <w:tmpl w:val="41E45848"/>
    <w:lvl w:ilvl="0">
      <w:start w:val="1"/>
      <w:numFmt w:val="decimal"/>
      <w:lvlText w:val="%1)"/>
      <w:lvlJc w:val="left"/>
      <w:pPr>
        <w:tabs>
          <w:tab w:val="num" w:pos="357"/>
        </w:tabs>
        <w:ind w:left="357" w:firstLine="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58075D"/>
    <w:multiLevelType w:val="hybridMultilevel"/>
    <w:tmpl w:val="5A58465A"/>
    <w:lvl w:ilvl="0" w:tplc="CE60F69E">
      <w:start w:val="5"/>
      <w:numFmt w:val="bullet"/>
      <w:lvlText w:val=""/>
      <w:lvlJc w:val="left"/>
      <w:pPr>
        <w:tabs>
          <w:tab w:val="num" w:pos="360"/>
        </w:tabs>
        <w:ind w:left="357" w:hanging="357"/>
      </w:pPr>
      <w:rPr>
        <w:rFonts w:ascii="Symbol" w:hAnsi="Symbol" w:cs="Times New Roman" w:hint="default"/>
        <w:sz w:val="20"/>
      </w:rPr>
    </w:lvl>
    <w:lvl w:ilvl="1" w:tplc="8C10A464" w:tentative="1">
      <w:start w:val="1"/>
      <w:numFmt w:val="bullet"/>
      <w:lvlText w:val="o"/>
      <w:lvlJc w:val="left"/>
      <w:pPr>
        <w:tabs>
          <w:tab w:val="num" w:pos="1440"/>
        </w:tabs>
        <w:ind w:left="1440" w:hanging="360"/>
      </w:pPr>
      <w:rPr>
        <w:rFonts w:ascii="Courier New" w:hAnsi="Courier New" w:hint="default"/>
      </w:rPr>
    </w:lvl>
    <w:lvl w:ilvl="2" w:tplc="23828922" w:tentative="1">
      <w:start w:val="1"/>
      <w:numFmt w:val="bullet"/>
      <w:lvlText w:val=""/>
      <w:lvlJc w:val="left"/>
      <w:pPr>
        <w:tabs>
          <w:tab w:val="num" w:pos="2160"/>
        </w:tabs>
        <w:ind w:left="2160" w:hanging="360"/>
      </w:pPr>
      <w:rPr>
        <w:rFonts w:ascii="Wingdings" w:hAnsi="Wingdings" w:hint="default"/>
      </w:rPr>
    </w:lvl>
    <w:lvl w:ilvl="3" w:tplc="5F8629A0" w:tentative="1">
      <w:start w:val="1"/>
      <w:numFmt w:val="bullet"/>
      <w:lvlText w:val=""/>
      <w:lvlJc w:val="left"/>
      <w:pPr>
        <w:tabs>
          <w:tab w:val="num" w:pos="2880"/>
        </w:tabs>
        <w:ind w:left="2880" w:hanging="360"/>
      </w:pPr>
      <w:rPr>
        <w:rFonts w:ascii="Symbol" w:hAnsi="Symbol" w:hint="default"/>
      </w:rPr>
    </w:lvl>
    <w:lvl w:ilvl="4" w:tplc="5AAE34D0" w:tentative="1">
      <w:start w:val="1"/>
      <w:numFmt w:val="bullet"/>
      <w:lvlText w:val="o"/>
      <w:lvlJc w:val="left"/>
      <w:pPr>
        <w:tabs>
          <w:tab w:val="num" w:pos="3600"/>
        </w:tabs>
        <w:ind w:left="3600" w:hanging="360"/>
      </w:pPr>
      <w:rPr>
        <w:rFonts w:ascii="Courier New" w:hAnsi="Courier New" w:hint="default"/>
      </w:rPr>
    </w:lvl>
    <w:lvl w:ilvl="5" w:tplc="60342920" w:tentative="1">
      <w:start w:val="1"/>
      <w:numFmt w:val="bullet"/>
      <w:lvlText w:val=""/>
      <w:lvlJc w:val="left"/>
      <w:pPr>
        <w:tabs>
          <w:tab w:val="num" w:pos="4320"/>
        </w:tabs>
        <w:ind w:left="4320" w:hanging="360"/>
      </w:pPr>
      <w:rPr>
        <w:rFonts w:ascii="Wingdings" w:hAnsi="Wingdings" w:hint="default"/>
      </w:rPr>
    </w:lvl>
    <w:lvl w:ilvl="6" w:tplc="194A7DA6" w:tentative="1">
      <w:start w:val="1"/>
      <w:numFmt w:val="bullet"/>
      <w:lvlText w:val=""/>
      <w:lvlJc w:val="left"/>
      <w:pPr>
        <w:tabs>
          <w:tab w:val="num" w:pos="5040"/>
        </w:tabs>
        <w:ind w:left="5040" w:hanging="360"/>
      </w:pPr>
      <w:rPr>
        <w:rFonts w:ascii="Symbol" w:hAnsi="Symbol" w:hint="default"/>
      </w:rPr>
    </w:lvl>
    <w:lvl w:ilvl="7" w:tplc="CA1C11D8" w:tentative="1">
      <w:start w:val="1"/>
      <w:numFmt w:val="bullet"/>
      <w:lvlText w:val="o"/>
      <w:lvlJc w:val="left"/>
      <w:pPr>
        <w:tabs>
          <w:tab w:val="num" w:pos="5760"/>
        </w:tabs>
        <w:ind w:left="5760" w:hanging="360"/>
      </w:pPr>
      <w:rPr>
        <w:rFonts w:ascii="Courier New" w:hAnsi="Courier New" w:hint="default"/>
      </w:rPr>
    </w:lvl>
    <w:lvl w:ilvl="8" w:tplc="E110D0AE" w:tentative="1">
      <w:start w:val="1"/>
      <w:numFmt w:val="bullet"/>
      <w:lvlText w:val=""/>
      <w:lvlJc w:val="left"/>
      <w:pPr>
        <w:tabs>
          <w:tab w:val="num" w:pos="6480"/>
        </w:tabs>
        <w:ind w:left="6480" w:hanging="360"/>
      </w:pPr>
      <w:rPr>
        <w:rFonts w:ascii="Wingdings" w:hAnsi="Wingdings" w:hint="default"/>
      </w:rPr>
    </w:lvl>
  </w:abstractNum>
  <w:abstractNum w:abstractNumId="6">
    <w:nsid w:val="124D5489"/>
    <w:multiLevelType w:val="hybridMultilevel"/>
    <w:tmpl w:val="9678221E"/>
    <w:lvl w:ilvl="0" w:tplc="7D72266C">
      <w:start w:val="5"/>
      <w:numFmt w:val="bullet"/>
      <w:lvlText w:val=""/>
      <w:lvlJc w:val="left"/>
      <w:pPr>
        <w:tabs>
          <w:tab w:val="num" w:pos="360"/>
        </w:tabs>
        <w:ind w:left="357" w:hanging="357"/>
      </w:pPr>
      <w:rPr>
        <w:rFonts w:ascii="Symbol" w:hAnsi="Symbol" w:cs="Times New Roman" w:hint="default"/>
        <w:sz w:val="20"/>
      </w:rPr>
    </w:lvl>
    <w:lvl w:ilvl="1" w:tplc="7B34051A">
      <w:start w:val="1"/>
      <w:numFmt w:val="bullet"/>
      <w:lvlText w:val="o"/>
      <w:lvlJc w:val="left"/>
      <w:pPr>
        <w:tabs>
          <w:tab w:val="num" w:pos="1440"/>
        </w:tabs>
        <w:ind w:left="1440" w:hanging="360"/>
      </w:pPr>
      <w:rPr>
        <w:rFonts w:ascii="Courier New" w:hAnsi="Courier New" w:hint="default"/>
      </w:rPr>
    </w:lvl>
    <w:lvl w:ilvl="2" w:tplc="143CA614" w:tentative="1">
      <w:start w:val="1"/>
      <w:numFmt w:val="bullet"/>
      <w:lvlText w:val=""/>
      <w:lvlJc w:val="left"/>
      <w:pPr>
        <w:tabs>
          <w:tab w:val="num" w:pos="2160"/>
        </w:tabs>
        <w:ind w:left="2160" w:hanging="360"/>
      </w:pPr>
      <w:rPr>
        <w:rFonts w:ascii="Wingdings" w:hAnsi="Wingdings" w:hint="default"/>
      </w:rPr>
    </w:lvl>
    <w:lvl w:ilvl="3" w:tplc="F7CCEAC8" w:tentative="1">
      <w:start w:val="1"/>
      <w:numFmt w:val="bullet"/>
      <w:lvlText w:val=""/>
      <w:lvlJc w:val="left"/>
      <w:pPr>
        <w:tabs>
          <w:tab w:val="num" w:pos="2880"/>
        </w:tabs>
        <w:ind w:left="2880" w:hanging="360"/>
      </w:pPr>
      <w:rPr>
        <w:rFonts w:ascii="Symbol" w:hAnsi="Symbol" w:hint="default"/>
      </w:rPr>
    </w:lvl>
    <w:lvl w:ilvl="4" w:tplc="BA18ADD2" w:tentative="1">
      <w:start w:val="1"/>
      <w:numFmt w:val="bullet"/>
      <w:lvlText w:val="o"/>
      <w:lvlJc w:val="left"/>
      <w:pPr>
        <w:tabs>
          <w:tab w:val="num" w:pos="3600"/>
        </w:tabs>
        <w:ind w:left="3600" w:hanging="360"/>
      </w:pPr>
      <w:rPr>
        <w:rFonts w:ascii="Courier New" w:hAnsi="Courier New" w:hint="default"/>
      </w:rPr>
    </w:lvl>
    <w:lvl w:ilvl="5" w:tplc="DC7C1A04" w:tentative="1">
      <w:start w:val="1"/>
      <w:numFmt w:val="bullet"/>
      <w:lvlText w:val=""/>
      <w:lvlJc w:val="left"/>
      <w:pPr>
        <w:tabs>
          <w:tab w:val="num" w:pos="4320"/>
        </w:tabs>
        <w:ind w:left="4320" w:hanging="360"/>
      </w:pPr>
      <w:rPr>
        <w:rFonts w:ascii="Wingdings" w:hAnsi="Wingdings" w:hint="default"/>
      </w:rPr>
    </w:lvl>
    <w:lvl w:ilvl="6" w:tplc="65D2B1FA" w:tentative="1">
      <w:start w:val="1"/>
      <w:numFmt w:val="bullet"/>
      <w:lvlText w:val=""/>
      <w:lvlJc w:val="left"/>
      <w:pPr>
        <w:tabs>
          <w:tab w:val="num" w:pos="5040"/>
        </w:tabs>
        <w:ind w:left="5040" w:hanging="360"/>
      </w:pPr>
      <w:rPr>
        <w:rFonts w:ascii="Symbol" w:hAnsi="Symbol" w:hint="default"/>
      </w:rPr>
    </w:lvl>
    <w:lvl w:ilvl="7" w:tplc="41A236F6" w:tentative="1">
      <w:start w:val="1"/>
      <w:numFmt w:val="bullet"/>
      <w:lvlText w:val="o"/>
      <w:lvlJc w:val="left"/>
      <w:pPr>
        <w:tabs>
          <w:tab w:val="num" w:pos="5760"/>
        </w:tabs>
        <w:ind w:left="5760" w:hanging="360"/>
      </w:pPr>
      <w:rPr>
        <w:rFonts w:ascii="Courier New" w:hAnsi="Courier New" w:hint="default"/>
      </w:rPr>
    </w:lvl>
    <w:lvl w:ilvl="8" w:tplc="01F6AE56" w:tentative="1">
      <w:start w:val="1"/>
      <w:numFmt w:val="bullet"/>
      <w:lvlText w:val=""/>
      <w:lvlJc w:val="left"/>
      <w:pPr>
        <w:tabs>
          <w:tab w:val="num" w:pos="6480"/>
        </w:tabs>
        <w:ind w:left="6480" w:hanging="360"/>
      </w:pPr>
      <w:rPr>
        <w:rFonts w:ascii="Wingdings" w:hAnsi="Wingdings" w:hint="default"/>
      </w:rPr>
    </w:lvl>
  </w:abstractNum>
  <w:abstractNum w:abstractNumId="7">
    <w:nsid w:val="12EE575A"/>
    <w:multiLevelType w:val="multilevel"/>
    <w:tmpl w:val="447483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27" w:hanging="227"/>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D254555"/>
    <w:multiLevelType w:val="hybridMultilevel"/>
    <w:tmpl w:val="41E45848"/>
    <w:lvl w:ilvl="0" w:tplc="E4E26B40">
      <w:start w:val="1"/>
      <w:numFmt w:val="decimal"/>
      <w:lvlText w:val="%1)"/>
      <w:lvlJc w:val="left"/>
      <w:pPr>
        <w:tabs>
          <w:tab w:val="num" w:pos="357"/>
        </w:tabs>
        <w:ind w:left="357" w:firstLine="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259F01CE"/>
    <w:multiLevelType w:val="multilevel"/>
    <w:tmpl w:val="7122C330"/>
    <w:lvl w:ilvl="0">
      <w:start w:val="1"/>
      <w:numFmt w:val="decimal"/>
      <w:pStyle w:val="Ttulo1"/>
      <w:lvlText w:val="%1."/>
      <w:lvlJc w:val="left"/>
      <w:pPr>
        <w:tabs>
          <w:tab w:val="num" w:pos="340"/>
        </w:tabs>
        <w:ind w:left="340" w:hanging="340"/>
      </w:pPr>
      <w:rPr>
        <w:rFonts w:hint="default"/>
      </w:rPr>
    </w:lvl>
    <w:lvl w:ilvl="1">
      <w:start w:val="1"/>
      <w:numFmt w:val="decimal"/>
      <w:pStyle w:val="Ttulo2"/>
      <w:lvlText w:val="%1.%2."/>
      <w:lvlJc w:val="left"/>
      <w:pPr>
        <w:tabs>
          <w:tab w:val="num" w:pos="397"/>
        </w:tabs>
        <w:ind w:left="397" w:hanging="397"/>
      </w:pPr>
      <w:rPr>
        <w:rFonts w:hint="default"/>
      </w:rPr>
    </w:lvl>
    <w:lvl w:ilvl="2">
      <w:start w:val="1"/>
      <w:numFmt w:val="decimal"/>
      <w:pStyle w:val="Ttulo3"/>
      <w:lvlText w:val="%1.%2.%3."/>
      <w:lvlJc w:val="left"/>
      <w:pPr>
        <w:tabs>
          <w:tab w:val="num" w:pos="90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2B9E01AF"/>
    <w:multiLevelType w:val="hybridMultilevel"/>
    <w:tmpl w:val="879855DA"/>
    <w:lvl w:ilvl="0" w:tplc="996EA43A">
      <w:start w:val="1"/>
      <w:numFmt w:val="decimal"/>
      <w:lvlText w:val="%1)"/>
      <w:lvlJc w:val="left"/>
      <w:pPr>
        <w:tabs>
          <w:tab w:val="num" w:pos="680"/>
        </w:tabs>
        <w:ind w:left="357" w:firstLine="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2DF25A14"/>
    <w:multiLevelType w:val="hybridMultilevel"/>
    <w:tmpl w:val="B4C2ED4A"/>
    <w:lvl w:ilvl="0" w:tplc="D2C8BB96">
      <w:start w:val="1"/>
      <w:numFmt w:val="decimal"/>
      <w:pStyle w:val="Fig"/>
      <w:lvlText w:val="Figura %1."/>
      <w:lvlJc w:val="left"/>
      <w:pPr>
        <w:ind w:left="7164" w:hanging="360"/>
      </w:pPr>
      <w:rPr>
        <w:rFonts w:cs="Times New Roman"/>
        <w:bCs w:val="0"/>
        <w:iCs w:val="0"/>
        <w:smallCaps w:val="0"/>
        <w:strike w:val="0"/>
        <w:dstrike w:val="0"/>
        <w:vanish w:val="0"/>
        <w:color w:val="000000"/>
        <w:spacing w:val="0"/>
        <w:kern w:val="0"/>
        <w:position w:val="0"/>
        <w:u w:val="none"/>
        <w:effect w:val="none"/>
        <w:vertAlign w:val="baseline"/>
        <w:em w:val="none"/>
        <w:specVanish w:val="0"/>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329E2263"/>
    <w:multiLevelType w:val="multilevel"/>
    <w:tmpl w:val="1B8AE3EA"/>
    <w:lvl w:ilvl="0">
      <w:start w:val="1"/>
      <w:numFmt w:val="decimal"/>
      <w:lvlText w:val="%1."/>
      <w:lvlJc w:val="left"/>
      <w:pPr>
        <w:tabs>
          <w:tab w:val="num" w:pos="340"/>
        </w:tabs>
        <w:ind w:left="340" w:hanging="340"/>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35FE13F3"/>
    <w:multiLevelType w:val="hybridMultilevel"/>
    <w:tmpl w:val="DF1CB172"/>
    <w:lvl w:ilvl="0" w:tplc="8C8659C2">
      <w:start w:val="1"/>
      <w:numFmt w:val="decimal"/>
      <w:lvlText w:val="ANEXO %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nsid w:val="365B7FC3"/>
    <w:multiLevelType w:val="hybridMultilevel"/>
    <w:tmpl w:val="7C3A2CA6"/>
    <w:lvl w:ilvl="0" w:tplc="C994CFB2">
      <w:start w:val="1"/>
      <w:numFmt w:val="bullet"/>
      <w:lvlText w:val=""/>
      <w:lvlJc w:val="left"/>
      <w:pPr>
        <w:tabs>
          <w:tab w:val="num" w:pos="567"/>
        </w:tabs>
        <w:ind w:left="567" w:hanging="454"/>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371322D0"/>
    <w:multiLevelType w:val="hybridMultilevel"/>
    <w:tmpl w:val="5A060724"/>
    <w:lvl w:ilvl="0" w:tplc="04160011">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418D7066"/>
    <w:multiLevelType w:val="hybridMultilevel"/>
    <w:tmpl w:val="5B24C766"/>
    <w:lvl w:ilvl="0" w:tplc="C994CFB2">
      <w:start w:val="1"/>
      <w:numFmt w:val="bullet"/>
      <w:lvlText w:val=""/>
      <w:lvlJc w:val="left"/>
      <w:pPr>
        <w:tabs>
          <w:tab w:val="num" w:pos="567"/>
        </w:tabs>
        <w:ind w:left="567" w:hanging="454"/>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7FF1E78"/>
    <w:multiLevelType w:val="hybridMultilevel"/>
    <w:tmpl w:val="1904F31C"/>
    <w:lvl w:ilvl="0" w:tplc="04160017">
      <w:start w:val="1"/>
      <w:numFmt w:val="bullet"/>
      <w:lvlText w:val=""/>
      <w:lvlJc w:val="left"/>
      <w:pPr>
        <w:tabs>
          <w:tab w:val="num" w:pos="720"/>
        </w:tabs>
        <w:ind w:left="720" w:hanging="360"/>
      </w:pPr>
      <w:rPr>
        <w:rFonts w:ascii="Wingdings" w:hAnsi="Wingdings" w:hint="default"/>
      </w:rPr>
    </w:lvl>
    <w:lvl w:ilvl="1" w:tplc="04160019">
      <w:start w:val="1"/>
      <w:numFmt w:val="bullet"/>
      <w:lvlText w:val="o"/>
      <w:lvlJc w:val="left"/>
      <w:pPr>
        <w:tabs>
          <w:tab w:val="num" w:pos="1440"/>
        </w:tabs>
        <w:ind w:left="1440" w:hanging="360"/>
      </w:pPr>
      <w:rPr>
        <w:rFonts w:ascii="Courier New" w:hAnsi="Courier New" w:hint="default"/>
      </w:rPr>
    </w:lvl>
    <w:lvl w:ilvl="2" w:tplc="0416001B" w:tentative="1">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18">
    <w:nsid w:val="5B0D568C"/>
    <w:multiLevelType w:val="multilevel"/>
    <w:tmpl w:val="E10ADE82"/>
    <w:lvl w:ilvl="0">
      <w:start w:val="1"/>
      <w:numFmt w:val="decimal"/>
      <w:lvlText w:val="%1."/>
      <w:lvlJc w:val="left"/>
      <w:pPr>
        <w:tabs>
          <w:tab w:val="num" w:pos="340"/>
        </w:tabs>
        <w:ind w:left="360" w:hanging="360"/>
      </w:pPr>
      <w:rPr>
        <w:rFonts w:hint="default"/>
      </w:rPr>
    </w:lvl>
    <w:lvl w:ilvl="1">
      <w:start w:val="1"/>
      <w:numFmt w:val="decimal"/>
      <w:lvlText w:val="%1.%2."/>
      <w:lvlJc w:val="left"/>
      <w:pPr>
        <w:tabs>
          <w:tab w:val="num" w:pos="357"/>
        </w:tabs>
        <w:ind w:left="340" w:firstLine="20"/>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nsid w:val="60416CD1"/>
    <w:multiLevelType w:val="multilevel"/>
    <w:tmpl w:val="879855DA"/>
    <w:lvl w:ilvl="0">
      <w:start w:val="1"/>
      <w:numFmt w:val="decimal"/>
      <w:lvlText w:val="%1)"/>
      <w:lvlJc w:val="left"/>
      <w:pPr>
        <w:tabs>
          <w:tab w:val="num" w:pos="680"/>
        </w:tabs>
        <w:ind w:left="357" w:firstLine="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13E5520"/>
    <w:multiLevelType w:val="hybridMultilevel"/>
    <w:tmpl w:val="C728060A"/>
    <w:lvl w:ilvl="0" w:tplc="913AEA72">
      <w:start w:val="1"/>
      <w:numFmt w:val="decimal"/>
      <w:lvlText w:val="%1)"/>
      <w:lvlJc w:val="left"/>
      <w:pPr>
        <w:tabs>
          <w:tab w:val="num" w:pos="434"/>
        </w:tabs>
        <w:ind w:left="-3" w:firstLine="3"/>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1">
    <w:nsid w:val="62D42D72"/>
    <w:multiLevelType w:val="multilevel"/>
    <w:tmpl w:val="DF7C1E64"/>
    <w:lvl w:ilvl="0">
      <w:start w:val="1"/>
      <w:numFmt w:val="decimal"/>
      <w:lvlText w:val="%1."/>
      <w:lvlJc w:val="left"/>
      <w:pPr>
        <w:tabs>
          <w:tab w:val="num" w:pos="340"/>
        </w:tabs>
        <w:ind w:left="340" w:hanging="340"/>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712866FC"/>
    <w:multiLevelType w:val="multilevel"/>
    <w:tmpl w:val="5A0607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35974CA"/>
    <w:multiLevelType w:val="multilevel"/>
    <w:tmpl w:val="263881AC"/>
    <w:lvl w:ilvl="0">
      <w:start w:val="1"/>
      <w:numFmt w:val="decimal"/>
      <w:lvlText w:val="%1)"/>
      <w:lvlJc w:val="left"/>
      <w:pPr>
        <w:tabs>
          <w:tab w:val="num" w:pos="567"/>
        </w:tabs>
        <w:ind w:left="357" w:firstLine="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EF37EDC"/>
    <w:multiLevelType w:val="hybridMultilevel"/>
    <w:tmpl w:val="FF96D30E"/>
    <w:lvl w:ilvl="0" w:tplc="57E67F34">
      <w:start w:val="5"/>
      <w:numFmt w:val="bullet"/>
      <w:lvlText w:val=""/>
      <w:lvlJc w:val="left"/>
      <w:pPr>
        <w:tabs>
          <w:tab w:val="num" w:pos="360"/>
        </w:tabs>
        <w:ind w:left="357" w:hanging="357"/>
      </w:pPr>
      <w:rPr>
        <w:rFonts w:ascii="Symbol" w:hAnsi="Symbol" w:cs="Times New Roman" w:hint="default"/>
        <w:sz w:val="20"/>
      </w:rPr>
    </w:lvl>
    <w:lvl w:ilvl="1" w:tplc="5C20D36E" w:tentative="1">
      <w:start w:val="1"/>
      <w:numFmt w:val="bullet"/>
      <w:lvlText w:val="o"/>
      <w:lvlJc w:val="left"/>
      <w:pPr>
        <w:tabs>
          <w:tab w:val="num" w:pos="1440"/>
        </w:tabs>
        <w:ind w:left="1440" w:hanging="360"/>
      </w:pPr>
      <w:rPr>
        <w:rFonts w:ascii="Courier New" w:hAnsi="Courier New" w:hint="default"/>
      </w:rPr>
    </w:lvl>
    <w:lvl w:ilvl="2" w:tplc="A98036A2">
      <w:start w:val="1"/>
      <w:numFmt w:val="bullet"/>
      <w:lvlText w:val=""/>
      <w:lvlJc w:val="left"/>
      <w:pPr>
        <w:tabs>
          <w:tab w:val="num" w:pos="2160"/>
        </w:tabs>
        <w:ind w:left="2160" w:hanging="360"/>
      </w:pPr>
      <w:rPr>
        <w:rFonts w:ascii="Wingdings" w:hAnsi="Wingdings" w:hint="default"/>
      </w:rPr>
    </w:lvl>
    <w:lvl w:ilvl="3" w:tplc="6C72E0CE" w:tentative="1">
      <w:start w:val="1"/>
      <w:numFmt w:val="bullet"/>
      <w:lvlText w:val=""/>
      <w:lvlJc w:val="left"/>
      <w:pPr>
        <w:tabs>
          <w:tab w:val="num" w:pos="2880"/>
        </w:tabs>
        <w:ind w:left="2880" w:hanging="360"/>
      </w:pPr>
      <w:rPr>
        <w:rFonts w:ascii="Symbol" w:hAnsi="Symbol" w:hint="default"/>
      </w:rPr>
    </w:lvl>
    <w:lvl w:ilvl="4" w:tplc="D49AA8FA" w:tentative="1">
      <w:start w:val="1"/>
      <w:numFmt w:val="bullet"/>
      <w:lvlText w:val="o"/>
      <w:lvlJc w:val="left"/>
      <w:pPr>
        <w:tabs>
          <w:tab w:val="num" w:pos="3600"/>
        </w:tabs>
        <w:ind w:left="3600" w:hanging="360"/>
      </w:pPr>
      <w:rPr>
        <w:rFonts w:ascii="Courier New" w:hAnsi="Courier New" w:hint="default"/>
      </w:rPr>
    </w:lvl>
    <w:lvl w:ilvl="5" w:tplc="0204C48C" w:tentative="1">
      <w:start w:val="1"/>
      <w:numFmt w:val="bullet"/>
      <w:lvlText w:val=""/>
      <w:lvlJc w:val="left"/>
      <w:pPr>
        <w:tabs>
          <w:tab w:val="num" w:pos="4320"/>
        </w:tabs>
        <w:ind w:left="4320" w:hanging="360"/>
      </w:pPr>
      <w:rPr>
        <w:rFonts w:ascii="Wingdings" w:hAnsi="Wingdings" w:hint="default"/>
      </w:rPr>
    </w:lvl>
    <w:lvl w:ilvl="6" w:tplc="DB04CF0C" w:tentative="1">
      <w:start w:val="1"/>
      <w:numFmt w:val="bullet"/>
      <w:lvlText w:val=""/>
      <w:lvlJc w:val="left"/>
      <w:pPr>
        <w:tabs>
          <w:tab w:val="num" w:pos="5040"/>
        </w:tabs>
        <w:ind w:left="5040" w:hanging="360"/>
      </w:pPr>
      <w:rPr>
        <w:rFonts w:ascii="Symbol" w:hAnsi="Symbol" w:hint="default"/>
      </w:rPr>
    </w:lvl>
    <w:lvl w:ilvl="7" w:tplc="BAB2CBCE" w:tentative="1">
      <w:start w:val="1"/>
      <w:numFmt w:val="bullet"/>
      <w:lvlText w:val="o"/>
      <w:lvlJc w:val="left"/>
      <w:pPr>
        <w:tabs>
          <w:tab w:val="num" w:pos="5760"/>
        </w:tabs>
        <w:ind w:left="5760" w:hanging="360"/>
      </w:pPr>
      <w:rPr>
        <w:rFonts w:ascii="Courier New" w:hAnsi="Courier New" w:hint="default"/>
      </w:rPr>
    </w:lvl>
    <w:lvl w:ilvl="8" w:tplc="495CE6E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6"/>
  </w:num>
  <w:num w:numId="4">
    <w:abstractNumId w:val="24"/>
  </w:num>
  <w:num w:numId="5">
    <w:abstractNumId w:val="2"/>
  </w:num>
  <w:num w:numId="6">
    <w:abstractNumId w:val="18"/>
  </w:num>
  <w:num w:numId="7">
    <w:abstractNumId w:val="9"/>
  </w:num>
  <w:num w:numId="8">
    <w:abstractNumId w:val="12"/>
  </w:num>
  <w:num w:numId="9">
    <w:abstractNumId w:val="15"/>
  </w:num>
  <w:num w:numId="10">
    <w:abstractNumId w:val="22"/>
  </w:num>
  <w:num w:numId="11">
    <w:abstractNumId w:val="8"/>
  </w:num>
  <w:num w:numId="12">
    <w:abstractNumId w:val="9"/>
  </w:num>
  <w:num w:numId="13">
    <w:abstractNumId w:val="9"/>
  </w:num>
  <w:num w:numId="14">
    <w:abstractNumId w:val="9"/>
  </w:num>
  <w:num w:numId="15">
    <w:abstractNumId w:val="9"/>
  </w:num>
  <w:num w:numId="16">
    <w:abstractNumId w:val="4"/>
  </w:num>
  <w:num w:numId="17">
    <w:abstractNumId w:val="1"/>
  </w:num>
  <w:num w:numId="18">
    <w:abstractNumId w:val="23"/>
  </w:num>
  <w:num w:numId="19">
    <w:abstractNumId w:val="10"/>
  </w:num>
  <w:num w:numId="20">
    <w:abstractNumId w:val="19"/>
  </w:num>
  <w:num w:numId="21">
    <w:abstractNumId w:val="20"/>
  </w:num>
  <w:num w:numId="22">
    <w:abstractNumId w:val="0"/>
  </w:num>
  <w:num w:numId="23">
    <w:abstractNumId w:val="21"/>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11"/>
  </w:num>
  <w:num w:numId="37">
    <w:abstractNumId w:val="7"/>
  </w:num>
  <w:num w:numId="38">
    <w:abstractNumId w:val="17"/>
  </w:num>
  <w:num w:numId="39">
    <w:abstractNumId w:val="16"/>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1" w:dllVersion="513"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49"/>
    <w:rsid w:val="000105E0"/>
    <w:rsid w:val="00010A9D"/>
    <w:rsid w:val="00012888"/>
    <w:rsid w:val="0001437B"/>
    <w:rsid w:val="000150F8"/>
    <w:rsid w:val="00015A6A"/>
    <w:rsid w:val="00016E54"/>
    <w:rsid w:val="00020387"/>
    <w:rsid w:val="00022E33"/>
    <w:rsid w:val="00024B78"/>
    <w:rsid w:val="00024E3C"/>
    <w:rsid w:val="00030AB3"/>
    <w:rsid w:val="00031A8D"/>
    <w:rsid w:val="00033163"/>
    <w:rsid w:val="0003341F"/>
    <w:rsid w:val="0003383E"/>
    <w:rsid w:val="00035FBC"/>
    <w:rsid w:val="0004119F"/>
    <w:rsid w:val="00047DE6"/>
    <w:rsid w:val="00054F43"/>
    <w:rsid w:val="0006136E"/>
    <w:rsid w:val="00062DAF"/>
    <w:rsid w:val="0006486F"/>
    <w:rsid w:val="00067C86"/>
    <w:rsid w:val="00073C7B"/>
    <w:rsid w:val="00083A66"/>
    <w:rsid w:val="00087092"/>
    <w:rsid w:val="00094FFA"/>
    <w:rsid w:val="00096369"/>
    <w:rsid w:val="0009660B"/>
    <w:rsid w:val="000A2FF1"/>
    <w:rsid w:val="000A50B3"/>
    <w:rsid w:val="000B168A"/>
    <w:rsid w:val="000B53EB"/>
    <w:rsid w:val="000B69A2"/>
    <w:rsid w:val="000C10E7"/>
    <w:rsid w:val="000C33F1"/>
    <w:rsid w:val="000D1067"/>
    <w:rsid w:val="000D1341"/>
    <w:rsid w:val="000D1A01"/>
    <w:rsid w:val="000D2AF5"/>
    <w:rsid w:val="000D3C55"/>
    <w:rsid w:val="000E2F14"/>
    <w:rsid w:val="000E6FAF"/>
    <w:rsid w:val="000F1080"/>
    <w:rsid w:val="000F343A"/>
    <w:rsid w:val="001029F8"/>
    <w:rsid w:val="00106BDB"/>
    <w:rsid w:val="001122BB"/>
    <w:rsid w:val="00112FAC"/>
    <w:rsid w:val="00116B73"/>
    <w:rsid w:val="00120A95"/>
    <w:rsid w:val="00121154"/>
    <w:rsid w:val="00121B7E"/>
    <w:rsid w:val="00122BB9"/>
    <w:rsid w:val="00124055"/>
    <w:rsid w:val="00127DE7"/>
    <w:rsid w:val="00133FEE"/>
    <w:rsid w:val="001413AE"/>
    <w:rsid w:val="001430CC"/>
    <w:rsid w:val="00150A99"/>
    <w:rsid w:val="001626D1"/>
    <w:rsid w:val="00164F7C"/>
    <w:rsid w:val="001713E8"/>
    <w:rsid w:val="00173620"/>
    <w:rsid w:val="00182F48"/>
    <w:rsid w:val="00182F96"/>
    <w:rsid w:val="00192136"/>
    <w:rsid w:val="00194F81"/>
    <w:rsid w:val="001967DF"/>
    <w:rsid w:val="001973FC"/>
    <w:rsid w:val="001B2DA0"/>
    <w:rsid w:val="001B2FCC"/>
    <w:rsid w:val="001B7155"/>
    <w:rsid w:val="001C423E"/>
    <w:rsid w:val="001D0DBB"/>
    <w:rsid w:val="001D2F99"/>
    <w:rsid w:val="001E42DF"/>
    <w:rsid w:val="001E439F"/>
    <w:rsid w:val="001E4F37"/>
    <w:rsid w:val="001E5D29"/>
    <w:rsid w:val="001F1B82"/>
    <w:rsid w:val="001F3DFF"/>
    <w:rsid w:val="001F5108"/>
    <w:rsid w:val="001F5BF4"/>
    <w:rsid w:val="001F5F75"/>
    <w:rsid w:val="001F6D27"/>
    <w:rsid w:val="00200592"/>
    <w:rsid w:val="0020376F"/>
    <w:rsid w:val="00204B7A"/>
    <w:rsid w:val="00204E46"/>
    <w:rsid w:val="00205212"/>
    <w:rsid w:val="002061F2"/>
    <w:rsid w:val="00211345"/>
    <w:rsid w:val="002156A4"/>
    <w:rsid w:val="00217600"/>
    <w:rsid w:val="0022075A"/>
    <w:rsid w:val="00220C77"/>
    <w:rsid w:val="0022185D"/>
    <w:rsid w:val="002242BB"/>
    <w:rsid w:val="002250D2"/>
    <w:rsid w:val="0023174A"/>
    <w:rsid w:val="0023421E"/>
    <w:rsid w:val="002459F5"/>
    <w:rsid w:val="00247FCB"/>
    <w:rsid w:val="002520DC"/>
    <w:rsid w:val="0025543B"/>
    <w:rsid w:val="00263A36"/>
    <w:rsid w:val="00270CF3"/>
    <w:rsid w:val="00273B79"/>
    <w:rsid w:val="00276455"/>
    <w:rsid w:val="0028403A"/>
    <w:rsid w:val="00284EFD"/>
    <w:rsid w:val="00293315"/>
    <w:rsid w:val="002A4FD6"/>
    <w:rsid w:val="002A5E15"/>
    <w:rsid w:val="002B1D39"/>
    <w:rsid w:val="002C4719"/>
    <w:rsid w:val="002C474D"/>
    <w:rsid w:val="002C67FA"/>
    <w:rsid w:val="002C79D3"/>
    <w:rsid w:val="002D562B"/>
    <w:rsid w:val="002D7D54"/>
    <w:rsid w:val="002E1F3C"/>
    <w:rsid w:val="002E304A"/>
    <w:rsid w:val="002F7C89"/>
    <w:rsid w:val="00302866"/>
    <w:rsid w:val="003042AC"/>
    <w:rsid w:val="00305351"/>
    <w:rsid w:val="00315C5C"/>
    <w:rsid w:val="00324297"/>
    <w:rsid w:val="00333506"/>
    <w:rsid w:val="00340415"/>
    <w:rsid w:val="00341BAA"/>
    <w:rsid w:val="0034610F"/>
    <w:rsid w:val="0034621C"/>
    <w:rsid w:val="0035289D"/>
    <w:rsid w:val="00354C10"/>
    <w:rsid w:val="003551A2"/>
    <w:rsid w:val="00367A8C"/>
    <w:rsid w:val="003723B3"/>
    <w:rsid w:val="00374988"/>
    <w:rsid w:val="00387D79"/>
    <w:rsid w:val="00394CC5"/>
    <w:rsid w:val="00397394"/>
    <w:rsid w:val="003A0EC1"/>
    <w:rsid w:val="003A27A9"/>
    <w:rsid w:val="003A4092"/>
    <w:rsid w:val="003B38A2"/>
    <w:rsid w:val="003C0F45"/>
    <w:rsid w:val="003C1EC8"/>
    <w:rsid w:val="003C4E78"/>
    <w:rsid w:val="003C736F"/>
    <w:rsid w:val="003C78BF"/>
    <w:rsid w:val="003D3E0B"/>
    <w:rsid w:val="003D5B29"/>
    <w:rsid w:val="003E32EF"/>
    <w:rsid w:val="003E3E21"/>
    <w:rsid w:val="00400AAE"/>
    <w:rsid w:val="0040256D"/>
    <w:rsid w:val="00403947"/>
    <w:rsid w:val="00404DD3"/>
    <w:rsid w:val="00410663"/>
    <w:rsid w:val="004132F7"/>
    <w:rsid w:val="00413E96"/>
    <w:rsid w:val="004151B4"/>
    <w:rsid w:val="00415455"/>
    <w:rsid w:val="00417BDB"/>
    <w:rsid w:val="00421D91"/>
    <w:rsid w:val="0043027E"/>
    <w:rsid w:val="004335B6"/>
    <w:rsid w:val="004344D8"/>
    <w:rsid w:val="0043741B"/>
    <w:rsid w:val="00440182"/>
    <w:rsid w:val="00442B44"/>
    <w:rsid w:val="0044354C"/>
    <w:rsid w:val="00443EC9"/>
    <w:rsid w:val="004543D1"/>
    <w:rsid w:val="00455B7A"/>
    <w:rsid w:val="00462335"/>
    <w:rsid w:val="0046407A"/>
    <w:rsid w:val="00465138"/>
    <w:rsid w:val="0046651C"/>
    <w:rsid w:val="004758B6"/>
    <w:rsid w:val="00475A82"/>
    <w:rsid w:val="004767E3"/>
    <w:rsid w:val="00477F7E"/>
    <w:rsid w:val="00480CA7"/>
    <w:rsid w:val="00481504"/>
    <w:rsid w:val="0049009F"/>
    <w:rsid w:val="00490EAC"/>
    <w:rsid w:val="00493EAB"/>
    <w:rsid w:val="00495A6D"/>
    <w:rsid w:val="004A2BCE"/>
    <w:rsid w:val="004B257C"/>
    <w:rsid w:val="004B4433"/>
    <w:rsid w:val="004B7798"/>
    <w:rsid w:val="004C168B"/>
    <w:rsid w:val="004C479A"/>
    <w:rsid w:val="004C5B56"/>
    <w:rsid w:val="004D0F58"/>
    <w:rsid w:val="004D2AA1"/>
    <w:rsid w:val="004D2AE2"/>
    <w:rsid w:val="004D2FAD"/>
    <w:rsid w:val="004D6510"/>
    <w:rsid w:val="004E049D"/>
    <w:rsid w:val="004E4EE8"/>
    <w:rsid w:val="004F13D3"/>
    <w:rsid w:val="00500B8A"/>
    <w:rsid w:val="00501D24"/>
    <w:rsid w:val="00503FC0"/>
    <w:rsid w:val="0050485D"/>
    <w:rsid w:val="00506B49"/>
    <w:rsid w:val="00512C2C"/>
    <w:rsid w:val="00515B4C"/>
    <w:rsid w:val="00516340"/>
    <w:rsid w:val="00516496"/>
    <w:rsid w:val="00524482"/>
    <w:rsid w:val="005253F2"/>
    <w:rsid w:val="005256CF"/>
    <w:rsid w:val="00526663"/>
    <w:rsid w:val="005270D6"/>
    <w:rsid w:val="00527281"/>
    <w:rsid w:val="0053210F"/>
    <w:rsid w:val="005331E5"/>
    <w:rsid w:val="00540A75"/>
    <w:rsid w:val="00541339"/>
    <w:rsid w:val="00541EDD"/>
    <w:rsid w:val="00543839"/>
    <w:rsid w:val="00547652"/>
    <w:rsid w:val="00550D49"/>
    <w:rsid w:val="00557A8B"/>
    <w:rsid w:val="00566B5E"/>
    <w:rsid w:val="00567635"/>
    <w:rsid w:val="005714A0"/>
    <w:rsid w:val="005723C0"/>
    <w:rsid w:val="00574894"/>
    <w:rsid w:val="00575B40"/>
    <w:rsid w:val="00575DC3"/>
    <w:rsid w:val="0058310E"/>
    <w:rsid w:val="00584F24"/>
    <w:rsid w:val="00587A6A"/>
    <w:rsid w:val="005933E3"/>
    <w:rsid w:val="00594908"/>
    <w:rsid w:val="005A5BC8"/>
    <w:rsid w:val="005B1726"/>
    <w:rsid w:val="005C0F46"/>
    <w:rsid w:val="005C5554"/>
    <w:rsid w:val="005C5B64"/>
    <w:rsid w:val="005D4976"/>
    <w:rsid w:val="005D7426"/>
    <w:rsid w:val="005E2411"/>
    <w:rsid w:val="005E411D"/>
    <w:rsid w:val="005E46B6"/>
    <w:rsid w:val="005F7C53"/>
    <w:rsid w:val="005F7DFD"/>
    <w:rsid w:val="00601454"/>
    <w:rsid w:val="00601E48"/>
    <w:rsid w:val="0060412C"/>
    <w:rsid w:val="00605809"/>
    <w:rsid w:val="00617219"/>
    <w:rsid w:val="0061749F"/>
    <w:rsid w:val="00622B83"/>
    <w:rsid w:val="00622BC4"/>
    <w:rsid w:val="00630529"/>
    <w:rsid w:val="00632AF5"/>
    <w:rsid w:val="00635684"/>
    <w:rsid w:val="00635C34"/>
    <w:rsid w:val="006444BC"/>
    <w:rsid w:val="00654869"/>
    <w:rsid w:val="0065553F"/>
    <w:rsid w:val="00663101"/>
    <w:rsid w:val="00663595"/>
    <w:rsid w:val="0066449A"/>
    <w:rsid w:val="00665787"/>
    <w:rsid w:val="0066769F"/>
    <w:rsid w:val="00670028"/>
    <w:rsid w:val="006703E7"/>
    <w:rsid w:val="006751BA"/>
    <w:rsid w:val="00675C87"/>
    <w:rsid w:val="00677118"/>
    <w:rsid w:val="00677A88"/>
    <w:rsid w:val="00677CE4"/>
    <w:rsid w:val="0068060C"/>
    <w:rsid w:val="00681E4F"/>
    <w:rsid w:val="00682572"/>
    <w:rsid w:val="006843A9"/>
    <w:rsid w:val="00690E13"/>
    <w:rsid w:val="006A08C3"/>
    <w:rsid w:val="006A54D9"/>
    <w:rsid w:val="006A7E07"/>
    <w:rsid w:val="006B0B7F"/>
    <w:rsid w:val="006B2E6A"/>
    <w:rsid w:val="006B6BF6"/>
    <w:rsid w:val="006C0BC7"/>
    <w:rsid w:val="006C752E"/>
    <w:rsid w:val="006D1B81"/>
    <w:rsid w:val="006D47AF"/>
    <w:rsid w:val="006E00FB"/>
    <w:rsid w:val="006E178F"/>
    <w:rsid w:val="006E3FB1"/>
    <w:rsid w:val="006E449C"/>
    <w:rsid w:val="006E6EE6"/>
    <w:rsid w:val="006F2114"/>
    <w:rsid w:val="006F2523"/>
    <w:rsid w:val="006F278F"/>
    <w:rsid w:val="006F7739"/>
    <w:rsid w:val="00705413"/>
    <w:rsid w:val="00705F7B"/>
    <w:rsid w:val="0071022F"/>
    <w:rsid w:val="00714A00"/>
    <w:rsid w:val="00716BDE"/>
    <w:rsid w:val="007212DE"/>
    <w:rsid w:val="007226BB"/>
    <w:rsid w:val="00723767"/>
    <w:rsid w:val="00727726"/>
    <w:rsid w:val="00730F61"/>
    <w:rsid w:val="00731B42"/>
    <w:rsid w:val="0073206E"/>
    <w:rsid w:val="00733C67"/>
    <w:rsid w:val="00735FF8"/>
    <w:rsid w:val="007430BD"/>
    <w:rsid w:val="007441CA"/>
    <w:rsid w:val="00751AFD"/>
    <w:rsid w:val="0075296A"/>
    <w:rsid w:val="0075466C"/>
    <w:rsid w:val="00756C5F"/>
    <w:rsid w:val="0076002B"/>
    <w:rsid w:val="00762C23"/>
    <w:rsid w:val="00767176"/>
    <w:rsid w:val="0077072A"/>
    <w:rsid w:val="00777A5A"/>
    <w:rsid w:val="00780C1C"/>
    <w:rsid w:val="00783F03"/>
    <w:rsid w:val="00784369"/>
    <w:rsid w:val="007860EB"/>
    <w:rsid w:val="00791495"/>
    <w:rsid w:val="00793F6F"/>
    <w:rsid w:val="00795323"/>
    <w:rsid w:val="0079681B"/>
    <w:rsid w:val="007A6D30"/>
    <w:rsid w:val="007A6DB0"/>
    <w:rsid w:val="007A7CF5"/>
    <w:rsid w:val="007B0B27"/>
    <w:rsid w:val="007B1F9F"/>
    <w:rsid w:val="007B4F7E"/>
    <w:rsid w:val="007B5292"/>
    <w:rsid w:val="007B6EBA"/>
    <w:rsid w:val="007B7BF0"/>
    <w:rsid w:val="007C08D2"/>
    <w:rsid w:val="007C1B17"/>
    <w:rsid w:val="007D54B0"/>
    <w:rsid w:val="007E146A"/>
    <w:rsid w:val="007E7D1E"/>
    <w:rsid w:val="007F00F7"/>
    <w:rsid w:val="007F0EC2"/>
    <w:rsid w:val="008125E2"/>
    <w:rsid w:val="00822B6C"/>
    <w:rsid w:val="00825897"/>
    <w:rsid w:val="008262A3"/>
    <w:rsid w:val="00831F4F"/>
    <w:rsid w:val="00831F88"/>
    <w:rsid w:val="00841897"/>
    <w:rsid w:val="00843E62"/>
    <w:rsid w:val="008442B3"/>
    <w:rsid w:val="00845050"/>
    <w:rsid w:val="008473A7"/>
    <w:rsid w:val="00850D7E"/>
    <w:rsid w:val="00852DFF"/>
    <w:rsid w:val="008546F1"/>
    <w:rsid w:val="00856326"/>
    <w:rsid w:val="008564CF"/>
    <w:rsid w:val="00857B37"/>
    <w:rsid w:val="0086167E"/>
    <w:rsid w:val="00861DD3"/>
    <w:rsid w:val="00870D4B"/>
    <w:rsid w:val="00881726"/>
    <w:rsid w:val="00883700"/>
    <w:rsid w:val="00884239"/>
    <w:rsid w:val="00884E83"/>
    <w:rsid w:val="00887EFE"/>
    <w:rsid w:val="008900B4"/>
    <w:rsid w:val="00891E3F"/>
    <w:rsid w:val="00891F9E"/>
    <w:rsid w:val="008926AC"/>
    <w:rsid w:val="00893B54"/>
    <w:rsid w:val="00897FE5"/>
    <w:rsid w:val="008A0269"/>
    <w:rsid w:val="008A177E"/>
    <w:rsid w:val="008A453F"/>
    <w:rsid w:val="008B213F"/>
    <w:rsid w:val="008B2EE1"/>
    <w:rsid w:val="008C066F"/>
    <w:rsid w:val="008C20CD"/>
    <w:rsid w:val="008C3336"/>
    <w:rsid w:val="008D3840"/>
    <w:rsid w:val="008D4E92"/>
    <w:rsid w:val="008E0272"/>
    <w:rsid w:val="008F2E98"/>
    <w:rsid w:val="008F3543"/>
    <w:rsid w:val="008F4A57"/>
    <w:rsid w:val="008F63CE"/>
    <w:rsid w:val="008F6B31"/>
    <w:rsid w:val="009012C3"/>
    <w:rsid w:val="00903A29"/>
    <w:rsid w:val="00911134"/>
    <w:rsid w:val="009216A5"/>
    <w:rsid w:val="0092238F"/>
    <w:rsid w:val="00924A5D"/>
    <w:rsid w:val="00924ACA"/>
    <w:rsid w:val="009317E3"/>
    <w:rsid w:val="009442B8"/>
    <w:rsid w:val="00947454"/>
    <w:rsid w:val="00953566"/>
    <w:rsid w:val="00955EB2"/>
    <w:rsid w:val="00960BD7"/>
    <w:rsid w:val="009665A3"/>
    <w:rsid w:val="00970AF4"/>
    <w:rsid w:val="00973003"/>
    <w:rsid w:val="00974F3F"/>
    <w:rsid w:val="00976491"/>
    <w:rsid w:val="00980267"/>
    <w:rsid w:val="00981B06"/>
    <w:rsid w:val="00983E25"/>
    <w:rsid w:val="00983E5E"/>
    <w:rsid w:val="00984C8F"/>
    <w:rsid w:val="00996521"/>
    <w:rsid w:val="009A256D"/>
    <w:rsid w:val="009A30A1"/>
    <w:rsid w:val="009B15D7"/>
    <w:rsid w:val="009B3DA1"/>
    <w:rsid w:val="009B613D"/>
    <w:rsid w:val="009C0A48"/>
    <w:rsid w:val="009C706C"/>
    <w:rsid w:val="009E6322"/>
    <w:rsid w:val="009E7491"/>
    <w:rsid w:val="009F08F8"/>
    <w:rsid w:val="009F2873"/>
    <w:rsid w:val="009F3534"/>
    <w:rsid w:val="009F5F4B"/>
    <w:rsid w:val="00A0677F"/>
    <w:rsid w:val="00A079EA"/>
    <w:rsid w:val="00A1066C"/>
    <w:rsid w:val="00A124FA"/>
    <w:rsid w:val="00A175E6"/>
    <w:rsid w:val="00A21379"/>
    <w:rsid w:val="00A226B0"/>
    <w:rsid w:val="00A2522B"/>
    <w:rsid w:val="00A27F2A"/>
    <w:rsid w:val="00A30278"/>
    <w:rsid w:val="00A4403C"/>
    <w:rsid w:val="00A44E98"/>
    <w:rsid w:val="00A46A7D"/>
    <w:rsid w:val="00A47B90"/>
    <w:rsid w:val="00A51217"/>
    <w:rsid w:val="00A53618"/>
    <w:rsid w:val="00A57417"/>
    <w:rsid w:val="00A611A0"/>
    <w:rsid w:val="00A633C0"/>
    <w:rsid w:val="00A67458"/>
    <w:rsid w:val="00A701AF"/>
    <w:rsid w:val="00A70A4E"/>
    <w:rsid w:val="00A72FC3"/>
    <w:rsid w:val="00A8068D"/>
    <w:rsid w:val="00A878B9"/>
    <w:rsid w:val="00A93905"/>
    <w:rsid w:val="00AA431C"/>
    <w:rsid w:val="00AB16DB"/>
    <w:rsid w:val="00AB6743"/>
    <w:rsid w:val="00AB7321"/>
    <w:rsid w:val="00AC1225"/>
    <w:rsid w:val="00AC5F09"/>
    <w:rsid w:val="00AD2975"/>
    <w:rsid w:val="00AD43D1"/>
    <w:rsid w:val="00AD453D"/>
    <w:rsid w:val="00AE0466"/>
    <w:rsid w:val="00AE05F2"/>
    <w:rsid w:val="00AE6D38"/>
    <w:rsid w:val="00AF051A"/>
    <w:rsid w:val="00AF7B8F"/>
    <w:rsid w:val="00B02A14"/>
    <w:rsid w:val="00B02DED"/>
    <w:rsid w:val="00B066EE"/>
    <w:rsid w:val="00B21197"/>
    <w:rsid w:val="00B215C8"/>
    <w:rsid w:val="00B22038"/>
    <w:rsid w:val="00B252D1"/>
    <w:rsid w:val="00B25D62"/>
    <w:rsid w:val="00B26165"/>
    <w:rsid w:val="00B27049"/>
    <w:rsid w:val="00B30862"/>
    <w:rsid w:val="00B47F77"/>
    <w:rsid w:val="00B53000"/>
    <w:rsid w:val="00B5506D"/>
    <w:rsid w:val="00B56469"/>
    <w:rsid w:val="00B6098E"/>
    <w:rsid w:val="00B652D2"/>
    <w:rsid w:val="00B65DD8"/>
    <w:rsid w:val="00B66307"/>
    <w:rsid w:val="00B7754D"/>
    <w:rsid w:val="00B804FB"/>
    <w:rsid w:val="00B828A3"/>
    <w:rsid w:val="00B860A5"/>
    <w:rsid w:val="00B9115A"/>
    <w:rsid w:val="00B92905"/>
    <w:rsid w:val="00B94EB6"/>
    <w:rsid w:val="00B95B53"/>
    <w:rsid w:val="00BA598B"/>
    <w:rsid w:val="00BA75E6"/>
    <w:rsid w:val="00BB110B"/>
    <w:rsid w:val="00BC4980"/>
    <w:rsid w:val="00BD543B"/>
    <w:rsid w:val="00BD7F28"/>
    <w:rsid w:val="00BE3C1F"/>
    <w:rsid w:val="00BE643E"/>
    <w:rsid w:val="00BF0001"/>
    <w:rsid w:val="00BF3256"/>
    <w:rsid w:val="00BF4F4E"/>
    <w:rsid w:val="00BF52F0"/>
    <w:rsid w:val="00BF56D2"/>
    <w:rsid w:val="00C04A08"/>
    <w:rsid w:val="00C06C7C"/>
    <w:rsid w:val="00C071AE"/>
    <w:rsid w:val="00C23996"/>
    <w:rsid w:val="00C26207"/>
    <w:rsid w:val="00C27380"/>
    <w:rsid w:val="00C45CB6"/>
    <w:rsid w:val="00C47032"/>
    <w:rsid w:val="00C4772D"/>
    <w:rsid w:val="00C477EC"/>
    <w:rsid w:val="00C47DB7"/>
    <w:rsid w:val="00C515F4"/>
    <w:rsid w:val="00C539DE"/>
    <w:rsid w:val="00C549A5"/>
    <w:rsid w:val="00C61351"/>
    <w:rsid w:val="00C64C7D"/>
    <w:rsid w:val="00C6559D"/>
    <w:rsid w:val="00C65888"/>
    <w:rsid w:val="00C67927"/>
    <w:rsid w:val="00C75A77"/>
    <w:rsid w:val="00C7660E"/>
    <w:rsid w:val="00C81A22"/>
    <w:rsid w:val="00C8288D"/>
    <w:rsid w:val="00C910DF"/>
    <w:rsid w:val="00CA1381"/>
    <w:rsid w:val="00CA248A"/>
    <w:rsid w:val="00CB0557"/>
    <w:rsid w:val="00CB1928"/>
    <w:rsid w:val="00CB2E3E"/>
    <w:rsid w:val="00CB6AA8"/>
    <w:rsid w:val="00CD1118"/>
    <w:rsid w:val="00CD11DF"/>
    <w:rsid w:val="00CD12D3"/>
    <w:rsid w:val="00CE0C33"/>
    <w:rsid w:val="00CE3D8D"/>
    <w:rsid w:val="00CE448D"/>
    <w:rsid w:val="00CF204A"/>
    <w:rsid w:val="00CF65D8"/>
    <w:rsid w:val="00D010A5"/>
    <w:rsid w:val="00D10BF1"/>
    <w:rsid w:val="00D11A21"/>
    <w:rsid w:val="00D1284B"/>
    <w:rsid w:val="00D14B40"/>
    <w:rsid w:val="00D14FFB"/>
    <w:rsid w:val="00D15E91"/>
    <w:rsid w:val="00D16080"/>
    <w:rsid w:val="00D52A35"/>
    <w:rsid w:val="00D52D64"/>
    <w:rsid w:val="00D545B3"/>
    <w:rsid w:val="00D60BA6"/>
    <w:rsid w:val="00D61627"/>
    <w:rsid w:val="00D634F3"/>
    <w:rsid w:val="00D743B4"/>
    <w:rsid w:val="00D77977"/>
    <w:rsid w:val="00D83ED3"/>
    <w:rsid w:val="00D94662"/>
    <w:rsid w:val="00D95C27"/>
    <w:rsid w:val="00D9627B"/>
    <w:rsid w:val="00DA3235"/>
    <w:rsid w:val="00DA6985"/>
    <w:rsid w:val="00DB371F"/>
    <w:rsid w:val="00DB3FCB"/>
    <w:rsid w:val="00DB44E2"/>
    <w:rsid w:val="00DB632C"/>
    <w:rsid w:val="00DC0049"/>
    <w:rsid w:val="00DC0512"/>
    <w:rsid w:val="00DC299D"/>
    <w:rsid w:val="00DD3403"/>
    <w:rsid w:val="00DD5F81"/>
    <w:rsid w:val="00DE0562"/>
    <w:rsid w:val="00DE0DBD"/>
    <w:rsid w:val="00DE2591"/>
    <w:rsid w:val="00DE3A46"/>
    <w:rsid w:val="00DE4277"/>
    <w:rsid w:val="00DE438D"/>
    <w:rsid w:val="00DE5C4A"/>
    <w:rsid w:val="00DE63A9"/>
    <w:rsid w:val="00DE6E49"/>
    <w:rsid w:val="00DE73C0"/>
    <w:rsid w:val="00DE77CF"/>
    <w:rsid w:val="00DF0C6B"/>
    <w:rsid w:val="00DF386B"/>
    <w:rsid w:val="00DF3BB3"/>
    <w:rsid w:val="00DF3F0E"/>
    <w:rsid w:val="00DF5D2C"/>
    <w:rsid w:val="00E06414"/>
    <w:rsid w:val="00E21420"/>
    <w:rsid w:val="00E262BD"/>
    <w:rsid w:val="00E2639F"/>
    <w:rsid w:val="00E31472"/>
    <w:rsid w:val="00E31837"/>
    <w:rsid w:val="00E32DFE"/>
    <w:rsid w:val="00E3413C"/>
    <w:rsid w:val="00E3448C"/>
    <w:rsid w:val="00E36E7A"/>
    <w:rsid w:val="00E36F25"/>
    <w:rsid w:val="00E40BE1"/>
    <w:rsid w:val="00E41AB6"/>
    <w:rsid w:val="00E44D31"/>
    <w:rsid w:val="00E50DB1"/>
    <w:rsid w:val="00E5685A"/>
    <w:rsid w:val="00E6409A"/>
    <w:rsid w:val="00E64315"/>
    <w:rsid w:val="00E67AC5"/>
    <w:rsid w:val="00E81E90"/>
    <w:rsid w:val="00E84B16"/>
    <w:rsid w:val="00E84BF6"/>
    <w:rsid w:val="00E8747F"/>
    <w:rsid w:val="00E925B4"/>
    <w:rsid w:val="00E93248"/>
    <w:rsid w:val="00E942AD"/>
    <w:rsid w:val="00EA0352"/>
    <w:rsid w:val="00EA1892"/>
    <w:rsid w:val="00EA5010"/>
    <w:rsid w:val="00EA77B1"/>
    <w:rsid w:val="00EA7CB6"/>
    <w:rsid w:val="00EB0D8B"/>
    <w:rsid w:val="00EC2AEF"/>
    <w:rsid w:val="00EC2CE1"/>
    <w:rsid w:val="00EC6EDB"/>
    <w:rsid w:val="00ED5B3B"/>
    <w:rsid w:val="00ED650D"/>
    <w:rsid w:val="00EE51C9"/>
    <w:rsid w:val="00EE5997"/>
    <w:rsid w:val="00EE6482"/>
    <w:rsid w:val="00EF056D"/>
    <w:rsid w:val="00EF62FB"/>
    <w:rsid w:val="00F018C3"/>
    <w:rsid w:val="00F04A12"/>
    <w:rsid w:val="00F07F9E"/>
    <w:rsid w:val="00F115BF"/>
    <w:rsid w:val="00F12D79"/>
    <w:rsid w:val="00F13628"/>
    <w:rsid w:val="00F14C8B"/>
    <w:rsid w:val="00F17765"/>
    <w:rsid w:val="00F27EFE"/>
    <w:rsid w:val="00F42B06"/>
    <w:rsid w:val="00F475AE"/>
    <w:rsid w:val="00F50925"/>
    <w:rsid w:val="00F534DB"/>
    <w:rsid w:val="00F53C49"/>
    <w:rsid w:val="00F54D92"/>
    <w:rsid w:val="00F5516B"/>
    <w:rsid w:val="00F566B7"/>
    <w:rsid w:val="00F60867"/>
    <w:rsid w:val="00F62E5D"/>
    <w:rsid w:val="00F7209D"/>
    <w:rsid w:val="00F7349D"/>
    <w:rsid w:val="00F754E9"/>
    <w:rsid w:val="00F77439"/>
    <w:rsid w:val="00F80C68"/>
    <w:rsid w:val="00F80DDE"/>
    <w:rsid w:val="00F80EDA"/>
    <w:rsid w:val="00F81204"/>
    <w:rsid w:val="00F84FBC"/>
    <w:rsid w:val="00F85367"/>
    <w:rsid w:val="00F85B4A"/>
    <w:rsid w:val="00F874D7"/>
    <w:rsid w:val="00F87831"/>
    <w:rsid w:val="00F9274F"/>
    <w:rsid w:val="00F93135"/>
    <w:rsid w:val="00F95635"/>
    <w:rsid w:val="00FA1DFD"/>
    <w:rsid w:val="00FA4320"/>
    <w:rsid w:val="00FC3ED1"/>
    <w:rsid w:val="00FC50C7"/>
    <w:rsid w:val="00FD6471"/>
    <w:rsid w:val="00FE1122"/>
    <w:rsid w:val="00FF3CE2"/>
    <w:rsid w:val="00FF6F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Hyperlink"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47AF"/>
    <w:pPr>
      <w:widowControl w:val="0"/>
      <w:spacing w:line="360" w:lineRule="auto"/>
      <w:jc w:val="both"/>
    </w:pPr>
    <w:rPr>
      <w:rFonts w:ascii="Arial" w:hAnsi="Arial"/>
      <w:sz w:val="24"/>
      <w:szCs w:val="24"/>
    </w:rPr>
  </w:style>
  <w:style w:type="paragraph" w:styleId="Ttulo1">
    <w:name w:val="heading 1"/>
    <w:basedOn w:val="Normal"/>
    <w:next w:val="Normal"/>
    <w:qFormat/>
    <w:rsid w:val="00856326"/>
    <w:pPr>
      <w:pageBreakBefore/>
      <w:numPr>
        <w:numId w:val="7"/>
      </w:numPr>
      <w:outlineLvl w:val="0"/>
    </w:pPr>
    <w:rPr>
      <w:rFonts w:cs="Arial"/>
      <w:b/>
      <w:caps/>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har"/>
    <w:qFormat/>
    <w:rsid w:val="00856326"/>
    <w:pPr>
      <w:numPr>
        <w:ilvl w:val="1"/>
        <w:numId w:val="7"/>
      </w:numPr>
      <w:spacing w:before="240"/>
      <w:outlineLvl w:val="1"/>
    </w:pPr>
    <w:rPr>
      <w:b/>
      <w:szCs w:val="20"/>
    </w:rPr>
  </w:style>
  <w:style w:type="paragraph" w:styleId="Ttulo3">
    <w:name w:val="heading 3"/>
    <w:basedOn w:val="Normal"/>
    <w:next w:val="Normal"/>
    <w:link w:val="Ttulo3Char"/>
    <w:qFormat/>
    <w:rsid w:val="00C910DF"/>
    <w:pPr>
      <w:keepNext/>
      <w:numPr>
        <w:ilvl w:val="2"/>
        <w:numId w:val="7"/>
      </w:numPr>
      <w:spacing w:before="120"/>
      <w:outlineLvl w:val="2"/>
    </w:pPr>
    <w:rPr>
      <w:b/>
      <w:szCs w:val="20"/>
    </w:rPr>
  </w:style>
  <w:style w:type="paragraph" w:styleId="Ttulo4">
    <w:name w:val="heading 4"/>
    <w:basedOn w:val="Normal"/>
    <w:next w:val="Normal"/>
    <w:qFormat/>
    <w:rsid w:val="006D47AF"/>
    <w:pPr>
      <w:keepNext/>
      <w:outlineLvl w:val="3"/>
    </w:pPr>
    <w:rPr>
      <w:szCs w:val="20"/>
    </w:rPr>
  </w:style>
  <w:style w:type="paragraph" w:styleId="Ttulo5">
    <w:name w:val="heading 5"/>
    <w:basedOn w:val="Normal"/>
    <w:next w:val="Normal"/>
    <w:qFormat/>
    <w:rsid w:val="006D47AF"/>
    <w:pPr>
      <w:keepNext/>
      <w:tabs>
        <w:tab w:val="left" w:leader="dot" w:pos="7371"/>
      </w:tabs>
      <w:ind w:firstLine="567"/>
      <w:outlineLvl w:val="4"/>
    </w:pPr>
    <w:rPr>
      <w:b/>
      <w:color w:val="000000"/>
    </w:rPr>
  </w:style>
  <w:style w:type="paragraph" w:styleId="Ttulo6">
    <w:name w:val="heading 6"/>
    <w:basedOn w:val="Normal"/>
    <w:next w:val="Normal"/>
    <w:qFormat/>
    <w:rsid w:val="006D47AF"/>
    <w:pPr>
      <w:keepNext/>
      <w:numPr>
        <w:numId w:val="1"/>
      </w:numPr>
      <w:spacing w:before="120"/>
      <w:jc w:val="center"/>
      <w:outlineLvl w:val="5"/>
    </w:pPr>
    <w:rPr>
      <w:b/>
    </w:rPr>
  </w:style>
  <w:style w:type="paragraph" w:styleId="Ttulo7">
    <w:name w:val="heading 7"/>
    <w:basedOn w:val="Normal"/>
    <w:next w:val="Normal"/>
    <w:qFormat/>
    <w:rsid w:val="006D47AF"/>
    <w:pPr>
      <w:keepNext/>
      <w:spacing w:before="120" w:after="120"/>
      <w:outlineLvl w:val="6"/>
    </w:pPr>
    <w:rPr>
      <w:b/>
    </w:rPr>
  </w:style>
  <w:style w:type="paragraph" w:styleId="Ttulo8">
    <w:name w:val="heading 8"/>
    <w:basedOn w:val="Normal"/>
    <w:next w:val="Normal"/>
    <w:qFormat/>
    <w:rsid w:val="006D47AF"/>
    <w:pPr>
      <w:keepNext/>
      <w:outlineLvl w:val="7"/>
    </w:pPr>
    <w:rPr>
      <w:u w:val="single"/>
    </w:rPr>
  </w:style>
  <w:style w:type="paragraph" w:styleId="Ttulo9">
    <w:name w:val="heading 9"/>
    <w:basedOn w:val="Normal"/>
    <w:next w:val="Normal"/>
    <w:qFormat/>
    <w:rsid w:val="006D47AF"/>
    <w:pPr>
      <w:keepNext/>
      <w:spacing w:line="240" w:lineRule="auto"/>
      <w:jc w:val="center"/>
      <w:outlineLvl w:val="8"/>
    </w:pPr>
    <w:rPr>
      <w:b/>
      <w:bCs/>
      <w:snapToGrid w:val="0"/>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6D47AF"/>
    <w:pPr>
      <w:spacing w:before="120" w:after="120"/>
    </w:pPr>
    <w:rPr>
      <w:rFonts w:cs="Arial"/>
    </w:rPr>
  </w:style>
  <w:style w:type="paragraph" w:styleId="Ttulo">
    <w:name w:val="Title"/>
    <w:basedOn w:val="Normal"/>
    <w:qFormat/>
    <w:rsid w:val="006D47AF"/>
    <w:pPr>
      <w:jc w:val="center"/>
    </w:pPr>
    <w:rPr>
      <w:rFonts w:cs="Arial"/>
      <w:b/>
      <w:bCs/>
    </w:rPr>
  </w:style>
  <w:style w:type="paragraph" w:customStyle="1" w:styleId="Estilo1">
    <w:name w:val="Estilo1"/>
    <w:basedOn w:val="Normal"/>
    <w:rsid w:val="006D47AF"/>
    <w:pPr>
      <w:spacing w:line="240" w:lineRule="atLeast"/>
      <w:ind w:right="-516"/>
    </w:pPr>
    <w:rPr>
      <w:sz w:val="28"/>
      <w:szCs w:val="20"/>
    </w:rPr>
  </w:style>
  <w:style w:type="paragraph" w:styleId="Corpodetexto2">
    <w:name w:val="Body Text 2"/>
    <w:basedOn w:val="Normal"/>
    <w:rsid w:val="006D47AF"/>
  </w:style>
  <w:style w:type="paragraph" w:styleId="Rodap">
    <w:name w:val="footer"/>
    <w:basedOn w:val="Normal"/>
    <w:link w:val="RodapChar"/>
    <w:uiPriority w:val="99"/>
    <w:rsid w:val="006D47AF"/>
    <w:pPr>
      <w:tabs>
        <w:tab w:val="center" w:pos="4419"/>
        <w:tab w:val="right" w:pos="8838"/>
      </w:tabs>
    </w:pPr>
  </w:style>
  <w:style w:type="character" w:styleId="Nmerodepgina">
    <w:name w:val="page number"/>
    <w:basedOn w:val="Fontepargpadro"/>
    <w:rsid w:val="006D47AF"/>
  </w:style>
  <w:style w:type="paragraph" w:styleId="Cabealho">
    <w:name w:val="header"/>
    <w:basedOn w:val="Normal"/>
    <w:link w:val="CabealhoChar"/>
    <w:rsid w:val="006D47AF"/>
    <w:pPr>
      <w:tabs>
        <w:tab w:val="center" w:pos="4419"/>
        <w:tab w:val="right" w:pos="8838"/>
      </w:tabs>
    </w:pPr>
  </w:style>
  <w:style w:type="paragraph" w:customStyle="1" w:styleId="cap">
    <w:name w:val="cap"/>
    <w:basedOn w:val="Ttulo"/>
    <w:rsid w:val="006D47AF"/>
    <w:rPr>
      <w:b w:val="0"/>
      <w:color w:val="000080"/>
      <w:sz w:val="44"/>
    </w:rPr>
  </w:style>
  <w:style w:type="paragraph" w:styleId="Sumrio1">
    <w:name w:val="toc 1"/>
    <w:basedOn w:val="Normal"/>
    <w:next w:val="Normal"/>
    <w:uiPriority w:val="39"/>
    <w:rsid w:val="00856326"/>
    <w:pPr>
      <w:spacing w:before="120" w:line="240" w:lineRule="auto"/>
    </w:pPr>
    <w:rPr>
      <w:b/>
      <w:i/>
      <w:caps/>
    </w:rPr>
  </w:style>
  <w:style w:type="paragraph" w:styleId="Sumrio2">
    <w:name w:val="toc 2"/>
    <w:basedOn w:val="Normal"/>
    <w:next w:val="Normal"/>
    <w:uiPriority w:val="39"/>
    <w:rsid w:val="00856326"/>
    <w:pPr>
      <w:spacing w:line="240" w:lineRule="auto"/>
    </w:pPr>
    <w:rPr>
      <w:sz w:val="22"/>
    </w:rPr>
  </w:style>
  <w:style w:type="paragraph" w:customStyle="1" w:styleId="parag">
    <w:name w:val="parag"/>
    <w:basedOn w:val="Corpodetexto"/>
    <w:rsid w:val="006D47AF"/>
    <w:pPr>
      <w:spacing w:before="0"/>
    </w:pPr>
  </w:style>
  <w:style w:type="paragraph" w:styleId="Sumrio3">
    <w:name w:val="toc 3"/>
    <w:basedOn w:val="Normal"/>
    <w:next w:val="Normal"/>
    <w:autoRedefine/>
    <w:semiHidden/>
    <w:rsid w:val="006D47AF"/>
    <w:pPr>
      <w:ind w:left="480"/>
    </w:pPr>
  </w:style>
  <w:style w:type="paragraph" w:styleId="Sumrio4">
    <w:name w:val="toc 4"/>
    <w:basedOn w:val="Normal"/>
    <w:next w:val="Normal"/>
    <w:autoRedefine/>
    <w:semiHidden/>
    <w:rsid w:val="006D47AF"/>
    <w:pPr>
      <w:ind w:left="720"/>
    </w:pPr>
  </w:style>
  <w:style w:type="paragraph" w:styleId="Sumrio5">
    <w:name w:val="toc 5"/>
    <w:basedOn w:val="Normal"/>
    <w:next w:val="Normal"/>
    <w:autoRedefine/>
    <w:semiHidden/>
    <w:rsid w:val="006D47AF"/>
    <w:pPr>
      <w:ind w:left="960"/>
    </w:pPr>
  </w:style>
  <w:style w:type="paragraph" w:styleId="Sumrio6">
    <w:name w:val="toc 6"/>
    <w:basedOn w:val="Normal"/>
    <w:next w:val="Normal"/>
    <w:autoRedefine/>
    <w:semiHidden/>
    <w:rsid w:val="006D47AF"/>
    <w:pPr>
      <w:ind w:left="1200"/>
    </w:pPr>
  </w:style>
  <w:style w:type="paragraph" w:styleId="Sumrio7">
    <w:name w:val="toc 7"/>
    <w:basedOn w:val="Normal"/>
    <w:next w:val="Normal"/>
    <w:autoRedefine/>
    <w:semiHidden/>
    <w:rsid w:val="006D47AF"/>
    <w:pPr>
      <w:ind w:left="1440"/>
    </w:pPr>
  </w:style>
  <w:style w:type="paragraph" w:styleId="Sumrio8">
    <w:name w:val="toc 8"/>
    <w:basedOn w:val="Normal"/>
    <w:next w:val="Normal"/>
    <w:autoRedefine/>
    <w:semiHidden/>
    <w:rsid w:val="006D47AF"/>
    <w:pPr>
      <w:ind w:left="1680"/>
    </w:pPr>
  </w:style>
  <w:style w:type="paragraph" w:styleId="Sumrio9">
    <w:name w:val="toc 9"/>
    <w:basedOn w:val="Normal"/>
    <w:next w:val="Normal"/>
    <w:autoRedefine/>
    <w:semiHidden/>
    <w:rsid w:val="006D47AF"/>
    <w:pPr>
      <w:ind w:left="1920"/>
    </w:pPr>
  </w:style>
  <w:style w:type="character" w:styleId="Hyperlink">
    <w:name w:val="Hyperlink"/>
    <w:basedOn w:val="Fontepargpadro"/>
    <w:uiPriority w:val="99"/>
    <w:rsid w:val="006D47AF"/>
    <w:rPr>
      <w:color w:val="0000FF"/>
      <w:u w:val="single"/>
    </w:rPr>
  </w:style>
  <w:style w:type="paragraph" w:styleId="Corpodetexto3">
    <w:name w:val="Body Text 3"/>
    <w:basedOn w:val="Normal"/>
    <w:rsid w:val="006D47AF"/>
    <w:pPr>
      <w:widowControl/>
      <w:spacing w:line="240" w:lineRule="auto"/>
    </w:pPr>
    <w:rPr>
      <w:i/>
      <w:sz w:val="20"/>
      <w:szCs w:val="20"/>
    </w:rPr>
  </w:style>
  <w:style w:type="paragraph" w:customStyle="1" w:styleId="Figura">
    <w:name w:val="Figura"/>
    <w:basedOn w:val="Normal"/>
    <w:rsid w:val="00845050"/>
    <w:pPr>
      <w:widowControl/>
      <w:spacing w:line="240" w:lineRule="auto"/>
      <w:jc w:val="center"/>
    </w:pPr>
    <w:rPr>
      <w:rFonts w:ascii="Times New Roman" w:hAnsi="Times New Roman"/>
      <w:szCs w:val="20"/>
    </w:rPr>
  </w:style>
  <w:style w:type="paragraph" w:customStyle="1" w:styleId="EstiloTtulo1esquerda0cmPrimeiralinha0cm">
    <w:name w:val="Estilo Título 1 + À esquerda:  0 cm Primeira linha:  0 cm"/>
    <w:basedOn w:val="Ttulo1"/>
    <w:rsid w:val="00856326"/>
    <w:pPr>
      <w:ind w:left="0" w:firstLine="0"/>
    </w:pPr>
    <w:rPr>
      <w:rFonts w:cs="Times New Roman"/>
      <w:bCs/>
      <w:shadow/>
      <w:szCs w:val="20"/>
      <w14:shadow w14:blurRad="0" w14:dist="0" w14:dir="0" w14:sx="0" w14:sy="0" w14:kx="0" w14:ky="0" w14:algn="none">
        <w14:srgbClr w14:val="000000"/>
      </w14:shadow>
    </w:rPr>
  </w:style>
  <w:style w:type="paragraph" w:styleId="Textodebalo">
    <w:name w:val="Balloon Text"/>
    <w:basedOn w:val="Normal"/>
    <w:link w:val="TextodebaloChar"/>
    <w:rsid w:val="00F018C3"/>
    <w:pPr>
      <w:spacing w:line="240" w:lineRule="auto"/>
    </w:pPr>
    <w:rPr>
      <w:rFonts w:ascii="Tahoma" w:hAnsi="Tahoma" w:cs="Tahoma"/>
      <w:sz w:val="16"/>
      <w:szCs w:val="16"/>
    </w:rPr>
  </w:style>
  <w:style w:type="character" w:customStyle="1" w:styleId="TextodebaloChar">
    <w:name w:val="Texto de balão Char"/>
    <w:basedOn w:val="Fontepargpadro"/>
    <w:link w:val="Textodebalo"/>
    <w:rsid w:val="00F018C3"/>
    <w:rPr>
      <w:rFonts w:ascii="Tahoma" w:hAnsi="Tahoma" w:cs="Tahoma"/>
      <w:sz w:val="16"/>
      <w:szCs w:val="16"/>
    </w:rPr>
  </w:style>
  <w:style w:type="paragraph" w:customStyle="1" w:styleId="EstiloPrimeiralinha075cm">
    <w:name w:val="Estilo Primeira linha:  075 cm"/>
    <w:basedOn w:val="Normal"/>
    <w:link w:val="EstiloPrimeiralinha075cmChar"/>
    <w:qFormat/>
    <w:rsid w:val="00C47DB7"/>
    <w:pPr>
      <w:ind w:firstLine="425"/>
    </w:pPr>
    <w:rPr>
      <w:szCs w:val="20"/>
    </w:rPr>
  </w:style>
  <w:style w:type="character" w:customStyle="1" w:styleId="EstiloPrimeiralinha075cmChar">
    <w:name w:val="Estilo Primeira linha:  075 cm Char"/>
    <w:basedOn w:val="Fontepargpadro"/>
    <w:link w:val="EstiloPrimeiralinha075cm"/>
    <w:rsid w:val="00C47DB7"/>
    <w:rPr>
      <w:rFonts w:ascii="Arial" w:hAnsi="Arial"/>
      <w:sz w:val="24"/>
    </w:rPr>
  </w:style>
  <w:style w:type="paragraph" w:styleId="SemEspaamento">
    <w:name w:val="No Spacing"/>
    <w:link w:val="SemEspaamentoChar"/>
    <w:uiPriority w:val="1"/>
    <w:qFormat/>
    <w:rsid w:val="005270D6"/>
    <w:rPr>
      <w:rFonts w:ascii="Calibri" w:hAnsi="Calibri"/>
      <w:sz w:val="22"/>
      <w:szCs w:val="22"/>
    </w:rPr>
  </w:style>
  <w:style w:type="character" w:customStyle="1" w:styleId="SemEspaamentoChar">
    <w:name w:val="Sem Espaçamento Char"/>
    <w:link w:val="SemEspaamento"/>
    <w:uiPriority w:val="1"/>
    <w:rsid w:val="005270D6"/>
    <w:rPr>
      <w:rFonts w:ascii="Calibri" w:hAnsi="Calibri"/>
      <w:sz w:val="22"/>
      <w:szCs w:val="22"/>
    </w:rPr>
  </w:style>
  <w:style w:type="character" w:customStyle="1" w:styleId="CabealhoChar">
    <w:name w:val="Cabeçalho Char"/>
    <w:link w:val="Cabealho"/>
    <w:rsid w:val="004B4433"/>
    <w:rPr>
      <w:rFonts w:ascii="Arial" w:hAnsi="Arial"/>
      <w:sz w:val="24"/>
      <w:szCs w:val="24"/>
    </w:rPr>
  </w:style>
  <w:style w:type="character" w:customStyle="1" w:styleId="RodapChar">
    <w:name w:val="Rodapé Char"/>
    <w:link w:val="Rodap"/>
    <w:uiPriority w:val="99"/>
    <w:rsid w:val="004B4433"/>
    <w:rPr>
      <w:rFonts w:ascii="Arial" w:hAnsi="Arial"/>
      <w:sz w:val="24"/>
      <w:szCs w:val="24"/>
    </w:rPr>
  </w:style>
  <w:style w:type="character" w:customStyle="1" w:styleId="Ttulo2Char">
    <w:name w:val="Título 2 Char"/>
    <w:basedOn w:val="Fontepargpadro"/>
    <w:link w:val="Ttulo2"/>
    <w:rsid w:val="00924ACA"/>
    <w:rPr>
      <w:rFonts w:ascii="Arial" w:hAnsi="Arial"/>
      <w:b/>
      <w:sz w:val="24"/>
    </w:rPr>
  </w:style>
  <w:style w:type="character" w:customStyle="1" w:styleId="Ttulo3Char">
    <w:name w:val="Título 3 Char"/>
    <w:basedOn w:val="Fontepargpadro"/>
    <w:link w:val="Ttulo3"/>
    <w:rsid w:val="00924ACA"/>
    <w:rPr>
      <w:rFonts w:ascii="Arial" w:hAnsi="Arial"/>
      <w:b/>
      <w:sz w:val="24"/>
    </w:rPr>
  </w:style>
  <w:style w:type="paragraph" w:customStyle="1" w:styleId="Fig">
    <w:name w:val="Fig"/>
    <w:basedOn w:val="Normal"/>
    <w:next w:val="EstiloPrimeiralinha075cm"/>
    <w:qFormat/>
    <w:rsid w:val="00397394"/>
    <w:pPr>
      <w:numPr>
        <w:numId w:val="36"/>
      </w:numPr>
      <w:spacing w:after="120" w:line="276" w:lineRule="auto"/>
      <w:ind w:left="0" w:firstLine="0"/>
      <w:jc w:val="center"/>
    </w:pPr>
    <w:rPr>
      <w:b/>
      <w:i/>
      <w:sz w:val="22"/>
      <w:szCs w:val="20"/>
    </w:rPr>
  </w:style>
  <w:style w:type="paragraph" w:customStyle="1" w:styleId="Fonte">
    <w:name w:val="Fonte"/>
    <w:basedOn w:val="Normal"/>
    <w:link w:val="FonteChar"/>
    <w:qFormat/>
    <w:rsid w:val="007A7CF5"/>
    <w:pPr>
      <w:jc w:val="left"/>
    </w:pPr>
    <w:rPr>
      <w:rFonts w:eastAsia="Batang"/>
      <w:i/>
      <w:sz w:val="20"/>
      <w:szCs w:val="20"/>
    </w:rPr>
  </w:style>
  <w:style w:type="character" w:customStyle="1" w:styleId="FonteChar">
    <w:name w:val="Fonte Char"/>
    <w:basedOn w:val="Fontepargpadro"/>
    <w:link w:val="Fonte"/>
    <w:rsid w:val="007A7CF5"/>
    <w:rPr>
      <w:rFonts w:ascii="Arial" w:eastAsia="Batang" w:hAnsi="Arial"/>
      <w:i/>
    </w:rPr>
  </w:style>
  <w:style w:type="paragraph" w:styleId="PargrafodaLista">
    <w:name w:val="List Paragraph"/>
    <w:basedOn w:val="Normal"/>
    <w:uiPriority w:val="34"/>
    <w:qFormat/>
    <w:rsid w:val="003242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Hyperlink"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47AF"/>
    <w:pPr>
      <w:widowControl w:val="0"/>
      <w:spacing w:line="360" w:lineRule="auto"/>
      <w:jc w:val="both"/>
    </w:pPr>
    <w:rPr>
      <w:rFonts w:ascii="Arial" w:hAnsi="Arial"/>
      <w:sz w:val="24"/>
      <w:szCs w:val="24"/>
    </w:rPr>
  </w:style>
  <w:style w:type="paragraph" w:styleId="Ttulo1">
    <w:name w:val="heading 1"/>
    <w:basedOn w:val="Normal"/>
    <w:next w:val="Normal"/>
    <w:qFormat/>
    <w:rsid w:val="00856326"/>
    <w:pPr>
      <w:pageBreakBefore/>
      <w:numPr>
        <w:numId w:val="7"/>
      </w:numPr>
      <w:outlineLvl w:val="0"/>
    </w:pPr>
    <w:rPr>
      <w:rFonts w:cs="Arial"/>
      <w:b/>
      <w:caps/>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har"/>
    <w:qFormat/>
    <w:rsid w:val="00856326"/>
    <w:pPr>
      <w:numPr>
        <w:ilvl w:val="1"/>
        <w:numId w:val="7"/>
      </w:numPr>
      <w:spacing w:before="240"/>
      <w:outlineLvl w:val="1"/>
    </w:pPr>
    <w:rPr>
      <w:b/>
      <w:szCs w:val="20"/>
    </w:rPr>
  </w:style>
  <w:style w:type="paragraph" w:styleId="Ttulo3">
    <w:name w:val="heading 3"/>
    <w:basedOn w:val="Normal"/>
    <w:next w:val="Normal"/>
    <w:link w:val="Ttulo3Char"/>
    <w:qFormat/>
    <w:rsid w:val="00C910DF"/>
    <w:pPr>
      <w:keepNext/>
      <w:numPr>
        <w:ilvl w:val="2"/>
        <w:numId w:val="7"/>
      </w:numPr>
      <w:spacing w:before="120"/>
      <w:outlineLvl w:val="2"/>
    </w:pPr>
    <w:rPr>
      <w:b/>
      <w:szCs w:val="20"/>
    </w:rPr>
  </w:style>
  <w:style w:type="paragraph" w:styleId="Ttulo4">
    <w:name w:val="heading 4"/>
    <w:basedOn w:val="Normal"/>
    <w:next w:val="Normal"/>
    <w:qFormat/>
    <w:rsid w:val="006D47AF"/>
    <w:pPr>
      <w:keepNext/>
      <w:outlineLvl w:val="3"/>
    </w:pPr>
    <w:rPr>
      <w:szCs w:val="20"/>
    </w:rPr>
  </w:style>
  <w:style w:type="paragraph" w:styleId="Ttulo5">
    <w:name w:val="heading 5"/>
    <w:basedOn w:val="Normal"/>
    <w:next w:val="Normal"/>
    <w:qFormat/>
    <w:rsid w:val="006D47AF"/>
    <w:pPr>
      <w:keepNext/>
      <w:tabs>
        <w:tab w:val="left" w:leader="dot" w:pos="7371"/>
      </w:tabs>
      <w:ind w:firstLine="567"/>
      <w:outlineLvl w:val="4"/>
    </w:pPr>
    <w:rPr>
      <w:b/>
      <w:color w:val="000000"/>
    </w:rPr>
  </w:style>
  <w:style w:type="paragraph" w:styleId="Ttulo6">
    <w:name w:val="heading 6"/>
    <w:basedOn w:val="Normal"/>
    <w:next w:val="Normal"/>
    <w:qFormat/>
    <w:rsid w:val="006D47AF"/>
    <w:pPr>
      <w:keepNext/>
      <w:numPr>
        <w:numId w:val="1"/>
      </w:numPr>
      <w:spacing w:before="120"/>
      <w:jc w:val="center"/>
      <w:outlineLvl w:val="5"/>
    </w:pPr>
    <w:rPr>
      <w:b/>
    </w:rPr>
  </w:style>
  <w:style w:type="paragraph" w:styleId="Ttulo7">
    <w:name w:val="heading 7"/>
    <w:basedOn w:val="Normal"/>
    <w:next w:val="Normal"/>
    <w:qFormat/>
    <w:rsid w:val="006D47AF"/>
    <w:pPr>
      <w:keepNext/>
      <w:spacing w:before="120" w:after="120"/>
      <w:outlineLvl w:val="6"/>
    </w:pPr>
    <w:rPr>
      <w:b/>
    </w:rPr>
  </w:style>
  <w:style w:type="paragraph" w:styleId="Ttulo8">
    <w:name w:val="heading 8"/>
    <w:basedOn w:val="Normal"/>
    <w:next w:val="Normal"/>
    <w:qFormat/>
    <w:rsid w:val="006D47AF"/>
    <w:pPr>
      <w:keepNext/>
      <w:outlineLvl w:val="7"/>
    </w:pPr>
    <w:rPr>
      <w:u w:val="single"/>
    </w:rPr>
  </w:style>
  <w:style w:type="paragraph" w:styleId="Ttulo9">
    <w:name w:val="heading 9"/>
    <w:basedOn w:val="Normal"/>
    <w:next w:val="Normal"/>
    <w:qFormat/>
    <w:rsid w:val="006D47AF"/>
    <w:pPr>
      <w:keepNext/>
      <w:spacing w:line="240" w:lineRule="auto"/>
      <w:jc w:val="center"/>
      <w:outlineLvl w:val="8"/>
    </w:pPr>
    <w:rPr>
      <w:b/>
      <w:bCs/>
      <w:snapToGrid w:val="0"/>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6D47AF"/>
    <w:pPr>
      <w:spacing w:before="120" w:after="120"/>
    </w:pPr>
    <w:rPr>
      <w:rFonts w:cs="Arial"/>
    </w:rPr>
  </w:style>
  <w:style w:type="paragraph" w:styleId="Ttulo">
    <w:name w:val="Title"/>
    <w:basedOn w:val="Normal"/>
    <w:qFormat/>
    <w:rsid w:val="006D47AF"/>
    <w:pPr>
      <w:jc w:val="center"/>
    </w:pPr>
    <w:rPr>
      <w:rFonts w:cs="Arial"/>
      <w:b/>
      <w:bCs/>
    </w:rPr>
  </w:style>
  <w:style w:type="paragraph" w:customStyle="1" w:styleId="Estilo1">
    <w:name w:val="Estilo1"/>
    <w:basedOn w:val="Normal"/>
    <w:rsid w:val="006D47AF"/>
    <w:pPr>
      <w:spacing w:line="240" w:lineRule="atLeast"/>
      <w:ind w:right="-516"/>
    </w:pPr>
    <w:rPr>
      <w:sz w:val="28"/>
      <w:szCs w:val="20"/>
    </w:rPr>
  </w:style>
  <w:style w:type="paragraph" w:styleId="Corpodetexto2">
    <w:name w:val="Body Text 2"/>
    <w:basedOn w:val="Normal"/>
    <w:rsid w:val="006D47AF"/>
  </w:style>
  <w:style w:type="paragraph" w:styleId="Rodap">
    <w:name w:val="footer"/>
    <w:basedOn w:val="Normal"/>
    <w:link w:val="RodapChar"/>
    <w:uiPriority w:val="99"/>
    <w:rsid w:val="006D47AF"/>
    <w:pPr>
      <w:tabs>
        <w:tab w:val="center" w:pos="4419"/>
        <w:tab w:val="right" w:pos="8838"/>
      </w:tabs>
    </w:pPr>
  </w:style>
  <w:style w:type="character" w:styleId="Nmerodepgina">
    <w:name w:val="page number"/>
    <w:basedOn w:val="Fontepargpadro"/>
    <w:rsid w:val="006D47AF"/>
  </w:style>
  <w:style w:type="paragraph" w:styleId="Cabealho">
    <w:name w:val="header"/>
    <w:basedOn w:val="Normal"/>
    <w:link w:val="CabealhoChar"/>
    <w:rsid w:val="006D47AF"/>
    <w:pPr>
      <w:tabs>
        <w:tab w:val="center" w:pos="4419"/>
        <w:tab w:val="right" w:pos="8838"/>
      </w:tabs>
    </w:pPr>
  </w:style>
  <w:style w:type="paragraph" w:customStyle="1" w:styleId="cap">
    <w:name w:val="cap"/>
    <w:basedOn w:val="Ttulo"/>
    <w:rsid w:val="006D47AF"/>
    <w:rPr>
      <w:b w:val="0"/>
      <w:color w:val="000080"/>
      <w:sz w:val="44"/>
    </w:rPr>
  </w:style>
  <w:style w:type="paragraph" w:styleId="Sumrio1">
    <w:name w:val="toc 1"/>
    <w:basedOn w:val="Normal"/>
    <w:next w:val="Normal"/>
    <w:uiPriority w:val="39"/>
    <w:rsid w:val="00856326"/>
    <w:pPr>
      <w:spacing w:before="120" w:line="240" w:lineRule="auto"/>
    </w:pPr>
    <w:rPr>
      <w:b/>
      <w:i/>
      <w:caps/>
    </w:rPr>
  </w:style>
  <w:style w:type="paragraph" w:styleId="Sumrio2">
    <w:name w:val="toc 2"/>
    <w:basedOn w:val="Normal"/>
    <w:next w:val="Normal"/>
    <w:uiPriority w:val="39"/>
    <w:rsid w:val="00856326"/>
    <w:pPr>
      <w:spacing w:line="240" w:lineRule="auto"/>
    </w:pPr>
    <w:rPr>
      <w:sz w:val="22"/>
    </w:rPr>
  </w:style>
  <w:style w:type="paragraph" w:customStyle="1" w:styleId="parag">
    <w:name w:val="parag"/>
    <w:basedOn w:val="Corpodetexto"/>
    <w:rsid w:val="006D47AF"/>
    <w:pPr>
      <w:spacing w:before="0"/>
    </w:pPr>
  </w:style>
  <w:style w:type="paragraph" w:styleId="Sumrio3">
    <w:name w:val="toc 3"/>
    <w:basedOn w:val="Normal"/>
    <w:next w:val="Normal"/>
    <w:autoRedefine/>
    <w:semiHidden/>
    <w:rsid w:val="006D47AF"/>
    <w:pPr>
      <w:ind w:left="480"/>
    </w:pPr>
  </w:style>
  <w:style w:type="paragraph" w:styleId="Sumrio4">
    <w:name w:val="toc 4"/>
    <w:basedOn w:val="Normal"/>
    <w:next w:val="Normal"/>
    <w:autoRedefine/>
    <w:semiHidden/>
    <w:rsid w:val="006D47AF"/>
    <w:pPr>
      <w:ind w:left="720"/>
    </w:pPr>
  </w:style>
  <w:style w:type="paragraph" w:styleId="Sumrio5">
    <w:name w:val="toc 5"/>
    <w:basedOn w:val="Normal"/>
    <w:next w:val="Normal"/>
    <w:autoRedefine/>
    <w:semiHidden/>
    <w:rsid w:val="006D47AF"/>
    <w:pPr>
      <w:ind w:left="960"/>
    </w:pPr>
  </w:style>
  <w:style w:type="paragraph" w:styleId="Sumrio6">
    <w:name w:val="toc 6"/>
    <w:basedOn w:val="Normal"/>
    <w:next w:val="Normal"/>
    <w:autoRedefine/>
    <w:semiHidden/>
    <w:rsid w:val="006D47AF"/>
    <w:pPr>
      <w:ind w:left="1200"/>
    </w:pPr>
  </w:style>
  <w:style w:type="paragraph" w:styleId="Sumrio7">
    <w:name w:val="toc 7"/>
    <w:basedOn w:val="Normal"/>
    <w:next w:val="Normal"/>
    <w:autoRedefine/>
    <w:semiHidden/>
    <w:rsid w:val="006D47AF"/>
    <w:pPr>
      <w:ind w:left="1440"/>
    </w:pPr>
  </w:style>
  <w:style w:type="paragraph" w:styleId="Sumrio8">
    <w:name w:val="toc 8"/>
    <w:basedOn w:val="Normal"/>
    <w:next w:val="Normal"/>
    <w:autoRedefine/>
    <w:semiHidden/>
    <w:rsid w:val="006D47AF"/>
    <w:pPr>
      <w:ind w:left="1680"/>
    </w:pPr>
  </w:style>
  <w:style w:type="paragraph" w:styleId="Sumrio9">
    <w:name w:val="toc 9"/>
    <w:basedOn w:val="Normal"/>
    <w:next w:val="Normal"/>
    <w:autoRedefine/>
    <w:semiHidden/>
    <w:rsid w:val="006D47AF"/>
    <w:pPr>
      <w:ind w:left="1920"/>
    </w:pPr>
  </w:style>
  <w:style w:type="character" w:styleId="Hyperlink">
    <w:name w:val="Hyperlink"/>
    <w:basedOn w:val="Fontepargpadro"/>
    <w:uiPriority w:val="99"/>
    <w:rsid w:val="006D47AF"/>
    <w:rPr>
      <w:color w:val="0000FF"/>
      <w:u w:val="single"/>
    </w:rPr>
  </w:style>
  <w:style w:type="paragraph" w:styleId="Corpodetexto3">
    <w:name w:val="Body Text 3"/>
    <w:basedOn w:val="Normal"/>
    <w:rsid w:val="006D47AF"/>
    <w:pPr>
      <w:widowControl/>
      <w:spacing w:line="240" w:lineRule="auto"/>
    </w:pPr>
    <w:rPr>
      <w:i/>
      <w:sz w:val="20"/>
      <w:szCs w:val="20"/>
    </w:rPr>
  </w:style>
  <w:style w:type="paragraph" w:customStyle="1" w:styleId="Figura">
    <w:name w:val="Figura"/>
    <w:basedOn w:val="Normal"/>
    <w:rsid w:val="00845050"/>
    <w:pPr>
      <w:widowControl/>
      <w:spacing w:line="240" w:lineRule="auto"/>
      <w:jc w:val="center"/>
    </w:pPr>
    <w:rPr>
      <w:rFonts w:ascii="Times New Roman" w:hAnsi="Times New Roman"/>
      <w:szCs w:val="20"/>
    </w:rPr>
  </w:style>
  <w:style w:type="paragraph" w:customStyle="1" w:styleId="EstiloTtulo1esquerda0cmPrimeiralinha0cm">
    <w:name w:val="Estilo Título 1 + À esquerda:  0 cm Primeira linha:  0 cm"/>
    <w:basedOn w:val="Ttulo1"/>
    <w:rsid w:val="00856326"/>
    <w:pPr>
      <w:ind w:left="0" w:firstLine="0"/>
    </w:pPr>
    <w:rPr>
      <w:rFonts w:cs="Times New Roman"/>
      <w:bCs/>
      <w:shadow/>
      <w:szCs w:val="20"/>
      <w14:shadow w14:blurRad="0" w14:dist="0" w14:dir="0" w14:sx="0" w14:sy="0" w14:kx="0" w14:ky="0" w14:algn="none">
        <w14:srgbClr w14:val="000000"/>
      </w14:shadow>
    </w:rPr>
  </w:style>
  <w:style w:type="paragraph" w:styleId="Textodebalo">
    <w:name w:val="Balloon Text"/>
    <w:basedOn w:val="Normal"/>
    <w:link w:val="TextodebaloChar"/>
    <w:rsid w:val="00F018C3"/>
    <w:pPr>
      <w:spacing w:line="240" w:lineRule="auto"/>
    </w:pPr>
    <w:rPr>
      <w:rFonts w:ascii="Tahoma" w:hAnsi="Tahoma" w:cs="Tahoma"/>
      <w:sz w:val="16"/>
      <w:szCs w:val="16"/>
    </w:rPr>
  </w:style>
  <w:style w:type="character" w:customStyle="1" w:styleId="TextodebaloChar">
    <w:name w:val="Texto de balão Char"/>
    <w:basedOn w:val="Fontepargpadro"/>
    <w:link w:val="Textodebalo"/>
    <w:rsid w:val="00F018C3"/>
    <w:rPr>
      <w:rFonts w:ascii="Tahoma" w:hAnsi="Tahoma" w:cs="Tahoma"/>
      <w:sz w:val="16"/>
      <w:szCs w:val="16"/>
    </w:rPr>
  </w:style>
  <w:style w:type="paragraph" w:customStyle="1" w:styleId="EstiloPrimeiralinha075cm">
    <w:name w:val="Estilo Primeira linha:  075 cm"/>
    <w:basedOn w:val="Normal"/>
    <w:link w:val="EstiloPrimeiralinha075cmChar"/>
    <w:qFormat/>
    <w:rsid w:val="00C47DB7"/>
    <w:pPr>
      <w:ind w:firstLine="425"/>
    </w:pPr>
    <w:rPr>
      <w:szCs w:val="20"/>
    </w:rPr>
  </w:style>
  <w:style w:type="character" w:customStyle="1" w:styleId="EstiloPrimeiralinha075cmChar">
    <w:name w:val="Estilo Primeira linha:  075 cm Char"/>
    <w:basedOn w:val="Fontepargpadro"/>
    <w:link w:val="EstiloPrimeiralinha075cm"/>
    <w:rsid w:val="00C47DB7"/>
    <w:rPr>
      <w:rFonts w:ascii="Arial" w:hAnsi="Arial"/>
      <w:sz w:val="24"/>
    </w:rPr>
  </w:style>
  <w:style w:type="paragraph" w:styleId="SemEspaamento">
    <w:name w:val="No Spacing"/>
    <w:link w:val="SemEspaamentoChar"/>
    <w:uiPriority w:val="1"/>
    <w:qFormat/>
    <w:rsid w:val="005270D6"/>
    <w:rPr>
      <w:rFonts w:ascii="Calibri" w:hAnsi="Calibri"/>
      <w:sz w:val="22"/>
      <w:szCs w:val="22"/>
    </w:rPr>
  </w:style>
  <w:style w:type="character" w:customStyle="1" w:styleId="SemEspaamentoChar">
    <w:name w:val="Sem Espaçamento Char"/>
    <w:link w:val="SemEspaamento"/>
    <w:uiPriority w:val="1"/>
    <w:rsid w:val="005270D6"/>
    <w:rPr>
      <w:rFonts w:ascii="Calibri" w:hAnsi="Calibri"/>
      <w:sz w:val="22"/>
      <w:szCs w:val="22"/>
    </w:rPr>
  </w:style>
  <w:style w:type="character" w:customStyle="1" w:styleId="CabealhoChar">
    <w:name w:val="Cabeçalho Char"/>
    <w:link w:val="Cabealho"/>
    <w:rsid w:val="004B4433"/>
    <w:rPr>
      <w:rFonts w:ascii="Arial" w:hAnsi="Arial"/>
      <w:sz w:val="24"/>
      <w:szCs w:val="24"/>
    </w:rPr>
  </w:style>
  <w:style w:type="character" w:customStyle="1" w:styleId="RodapChar">
    <w:name w:val="Rodapé Char"/>
    <w:link w:val="Rodap"/>
    <w:uiPriority w:val="99"/>
    <w:rsid w:val="004B4433"/>
    <w:rPr>
      <w:rFonts w:ascii="Arial" w:hAnsi="Arial"/>
      <w:sz w:val="24"/>
      <w:szCs w:val="24"/>
    </w:rPr>
  </w:style>
  <w:style w:type="character" w:customStyle="1" w:styleId="Ttulo2Char">
    <w:name w:val="Título 2 Char"/>
    <w:basedOn w:val="Fontepargpadro"/>
    <w:link w:val="Ttulo2"/>
    <w:rsid w:val="00924ACA"/>
    <w:rPr>
      <w:rFonts w:ascii="Arial" w:hAnsi="Arial"/>
      <w:b/>
      <w:sz w:val="24"/>
    </w:rPr>
  </w:style>
  <w:style w:type="character" w:customStyle="1" w:styleId="Ttulo3Char">
    <w:name w:val="Título 3 Char"/>
    <w:basedOn w:val="Fontepargpadro"/>
    <w:link w:val="Ttulo3"/>
    <w:rsid w:val="00924ACA"/>
    <w:rPr>
      <w:rFonts w:ascii="Arial" w:hAnsi="Arial"/>
      <w:b/>
      <w:sz w:val="24"/>
    </w:rPr>
  </w:style>
  <w:style w:type="paragraph" w:customStyle="1" w:styleId="Fig">
    <w:name w:val="Fig"/>
    <w:basedOn w:val="Normal"/>
    <w:next w:val="EstiloPrimeiralinha075cm"/>
    <w:qFormat/>
    <w:rsid w:val="00397394"/>
    <w:pPr>
      <w:numPr>
        <w:numId w:val="36"/>
      </w:numPr>
      <w:spacing w:after="120" w:line="276" w:lineRule="auto"/>
      <w:ind w:left="0" w:firstLine="0"/>
      <w:jc w:val="center"/>
    </w:pPr>
    <w:rPr>
      <w:b/>
      <w:i/>
      <w:sz w:val="22"/>
      <w:szCs w:val="20"/>
    </w:rPr>
  </w:style>
  <w:style w:type="paragraph" w:customStyle="1" w:styleId="Fonte">
    <w:name w:val="Fonte"/>
    <w:basedOn w:val="Normal"/>
    <w:link w:val="FonteChar"/>
    <w:qFormat/>
    <w:rsid w:val="007A7CF5"/>
    <w:pPr>
      <w:jc w:val="left"/>
    </w:pPr>
    <w:rPr>
      <w:rFonts w:eastAsia="Batang"/>
      <w:i/>
      <w:sz w:val="20"/>
      <w:szCs w:val="20"/>
    </w:rPr>
  </w:style>
  <w:style w:type="character" w:customStyle="1" w:styleId="FonteChar">
    <w:name w:val="Fonte Char"/>
    <w:basedOn w:val="Fontepargpadro"/>
    <w:link w:val="Fonte"/>
    <w:rsid w:val="007A7CF5"/>
    <w:rPr>
      <w:rFonts w:ascii="Arial" w:eastAsia="Batang" w:hAnsi="Arial"/>
      <w:i/>
    </w:rPr>
  </w:style>
  <w:style w:type="paragraph" w:styleId="PargrafodaLista">
    <w:name w:val="List Paragraph"/>
    <w:basedOn w:val="Normal"/>
    <w:uiPriority w:val="34"/>
    <w:qFormat/>
    <w:rsid w:val="003242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0.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AOL%20Brasil%206.0\download\ETE-JARDIM%20MARIANA.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FFBB7-E7CD-4883-94C5-D078A954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ETE-JARDIM MARIANA.dot</Template>
  <TotalTime>346</TotalTime>
  <Pages>28</Pages>
  <Words>5259</Words>
  <Characters>29773</Characters>
  <Application>Microsoft Office Word</Application>
  <DocSecurity>0</DocSecurity>
  <Lines>248</Lines>
  <Paragraphs>69</Paragraphs>
  <ScaleCrop>false</ScaleCrop>
  <HeadingPairs>
    <vt:vector size="2" baseType="variant">
      <vt:variant>
        <vt:lpstr>Título</vt:lpstr>
      </vt:variant>
      <vt:variant>
        <vt:i4>1</vt:i4>
      </vt:variant>
    </vt:vector>
  </HeadingPairs>
  <TitlesOfParts>
    <vt:vector size="1" baseType="lpstr">
      <vt:lpstr>Manual de Operação ETE</vt:lpstr>
    </vt:vector>
  </TitlesOfParts>
  <Manager>Carlos Mauro</Manager>
  <Company>OTTAWA Engenharia</Company>
  <LinksUpToDate>false</LinksUpToDate>
  <CharactersWithSpaces>34963</CharactersWithSpaces>
  <SharedDoc>false</SharedDoc>
  <HLinks>
    <vt:vector size="138" baseType="variant">
      <vt:variant>
        <vt:i4>1114164</vt:i4>
      </vt:variant>
      <vt:variant>
        <vt:i4>134</vt:i4>
      </vt:variant>
      <vt:variant>
        <vt:i4>0</vt:i4>
      </vt:variant>
      <vt:variant>
        <vt:i4>5</vt:i4>
      </vt:variant>
      <vt:variant>
        <vt:lpwstr/>
      </vt:variant>
      <vt:variant>
        <vt:lpwstr>_Toc286916117</vt:lpwstr>
      </vt:variant>
      <vt:variant>
        <vt:i4>1114164</vt:i4>
      </vt:variant>
      <vt:variant>
        <vt:i4>128</vt:i4>
      </vt:variant>
      <vt:variant>
        <vt:i4>0</vt:i4>
      </vt:variant>
      <vt:variant>
        <vt:i4>5</vt:i4>
      </vt:variant>
      <vt:variant>
        <vt:lpwstr/>
      </vt:variant>
      <vt:variant>
        <vt:lpwstr>_Toc286916116</vt:lpwstr>
      </vt:variant>
      <vt:variant>
        <vt:i4>1114164</vt:i4>
      </vt:variant>
      <vt:variant>
        <vt:i4>122</vt:i4>
      </vt:variant>
      <vt:variant>
        <vt:i4>0</vt:i4>
      </vt:variant>
      <vt:variant>
        <vt:i4>5</vt:i4>
      </vt:variant>
      <vt:variant>
        <vt:lpwstr/>
      </vt:variant>
      <vt:variant>
        <vt:lpwstr>_Toc286916115</vt:lpwstr>
      </vt:variant>
      <vt:variant>
        <vt:i4>1114164</vt:i4>
      </vt:variant>
      <vt:variant>
        <vt:i4>116</vt:i4>
      </vt:variant>
      <vt:variant>
        <vt:i4>0</vt:i4>
      </vt:variant>
      <vt:variant>
        <vt:i4>5</vt:i4>
      </vt:variant>
      <vt:variant>
        <vt:lpwstr/>
      </vt:variant>
      <vt:variant>
        <vt:lpwstr>_Toc286916114</vt:lpwstr>
      </vt:variant>
      <vt:variant>
        <vt:i4>1114164</vt:i4>
      </vt:variant>
      <vt:variant>
        <vt:i4>110</vt:i4>
      </vt:variant>
      <vt:variant>
        <vt:i4>0</vt:i4>
      </vt:variant>
      <vt:variant>
        <vt:i4>5</vt:i4>
      </vt:variant>
      <vt:variant>
        <vt:lpwstr/>
      </vt:variant>
      <vt:variant>
        <vt:lpwstr>_Toc286916113</vt:lpwstr>
      </vt:variant>
      <vt:variant>
        <vt:i4>1114164</vt:i4>
      </vt:variant>
      <vt:variant>
        <vt:i4>104</vt:i4>
      </vt:variant>
      <vt:variant>
        <vt:i4>0</vt:i4>
      </vt:variant>
      <vt:variant>
        <vt:i4>5</vt:i4>
      </vt:variant>
      <vt:variant>
        <vt:lpwstr/>
      </vt:variant>
      <vt:variant>
        <vt:lpwstr>_Toc286916112</vt:lpwstr>
      </vt:variant>
      <vt:variant>
        <vt:i4>1114164</vt:i4>
      </vt:variant>
      <vt:variant>
        <vt:i4>98</vt:i4>
      </vt:variant>
      <vt:variant>
        <vt:i4>0</vt:i4>
      </vt:variant>
      <vt:variant>
        <vt:i4>5</vt:i4>
      </vt:variant>
      <vt:variant>
        <vt:lpwstr/>
      </vt:variant>
      <vt:variant>
        <vt:lpwstr>_Toc286916111</vt:lpwstr>
      </vt:variant>
      <vt:variant>
        <vt:i4>1114164</vt:i4>
      </vt:variant>
      <vt:variant>
        <vt:i4>92</vt:i4>
      </vt:variant>
      <vt:variant>
        <vt:i4>0</vt:i4>
      </vt:variant>
      <vt:variant>
        <vt:i4>5</vt:i4>
      </vt:variant>
      <vt:variant>
        <vt:lpwstr/>
      </vt:variant>
      <vt:variant>
        <vt:lpwstr>_Toc286916110</vt:lpwstr>
      </vt:variant>
      <vt:variant>
        <vt:i4>1048628</vt:i4>
      </vt:variant>
      <vt:variant>
        <vt:i4>86</vt:i4>
      </vt:variant>
      <vt:variant>
        <vt:i4>0</vt:i4>
      </vt:variant>
      <vt:variant>
        <vt:i4>5</vt:i4>
      </vt:variant>
      <vt:variant>
        <vt:lpwstr/>
      </vt:variant>
      <vt:variant>
        <vt:lpwstr>_Toc286916109</vt:lpwstr>
      </vt:variant>
      <vt:variant>
        <vt:i4>1048628</vt:i4>
      </vt:variant>
      <vt:variant>
        <vt:i4>80</vt:i4>
      </vt:variant>
      <vt:variant>
        <vt:i4>0</vt:i4>
      </vt:variant>
      <vt:variant>
        <vt:i4>5</vt:i4>
      </vt:variant>
      <vt:variant>
        <vt:lpwstr/>
      </vt:variant>
      <vt:variant>
        <vt:lpwstr>_Toc286916108</vt:lpwstr>
      </vt:variant>
      <vt:variant>
        <vt:i4>1048628</vt:i4>
      </vt:variant>
      <vt:variant>
        <vt:i4>74</vt:i4>
      </vt:variant>
      <vt:variant>
        <vt:i4>0</vt:i4>
      </vt:variant>
      <vt:variant>
        <vt:i4>5</vt:i4>
      </vt:variant>
      <vt:variant>
        <vt:lpwstr/>
      </vt:variant>
      <vt:variant>
        <vt:lpwstr>_Toc286916107</vt:lpwstr>
      </vt:variant>
      <vt:variant>
        <vt:i4>1048628</vt:i4>
      </vt:variant>
      <vt:variant>
        <vt:i4>68</vt:i4>
      </vt:variant>
      <vt:variant>
        <vt:i4>0</vt:i4>
      </vt:variant>
      <vt:variant>
        <vt:i4>5</vt:i4>
      </vt:variant>
      <vt:variant>
        <vt:lpwstr/>
      </vt:variant>
      <vt:variant>
        <vt:lpwstr>_Toc286916106</vt:lpwstr>
      </vt:variant>
      <vt:variant>
        <vt:i4>1048628</vt:i4>
      </vt:variant>
      <vt:variant>
        <vt:i4>62</vt:i4>
      </vt:variant>
      <vt:variant>
        <vt:i4>0</vt:i4>
      </vt:variant>
      <vt:variant>
        <vt:i4>5</vt:i4>
      </vt:variant>
      <vt:variant>
        <vt:lpwstr/>
      </vt:variant>
      <vt:variant>
        <vt:lpwstr>_Toc286916105</vt:lpwstr>
      </vt:variant>
      <vt:variant>
        <vt:i4>1048628</vt:i4>
      </vt:variant>
      <vt:variant>
        <vt:i4>56</vt:i4>
      </vt:variant>
      <vt:variant>
        <vt:i4>0</vt:i4>
      </vt:variant>
      <vt:variant>
        <vt:i4>5</vt:i4>
      </vt:variant>
      <vt:variant>
        <vt:lpwstr/>
      </vt:variant>
      <vt:variant>
        <vt:lpwstr>_Toc286916104</vt:lpwstr>
      </vt:variant>
      <vt:variant>
        <vt:i4>1048628</vt:i4>
      </vt:variant>
      <vt:variant>
        <vt:i4>50</vt:i4>
      </vt:variant>
      <vt:variant>
        <vt:i4>0</vt:i4>
      </vt:variant>
      <vt:variant>
        <vt:i4>5</vt:i4>
      </vt:variant>
      <vt:variant>
        <vt:lpwstr/>
      </vt:variant>
      <vt:variant>
        <vt:lpwstr>_Toc286916103</vt:lpwstr>
      </vt:variant>
      <vt:variant>
        <vt:i4>1048628</vt:i4>
      </vt:variant>
      <vt:variant>
        <vt:i4>44</vt:i4>
      </vt:variant>
      <vt:variant>
        <vt:i4>0</vt:i4>
      </vt:variant>
      <vt:variant>
        <vt:i4>5</vt:i4>
      </vt:variant>
      <vt:variant>
        <vt:lpwstr/>
      </vt:variant>
      <vt:variant>
        <vt:lpwstr>_Toc286916102</vt:lpwstr>
      </vt:variant>
      <vt:variant>
        <vt:i4>1048628</vt:i4>
      </vt:variant>
      <vt:variant>
        <vt:i4>38</vt:i4>
      </vt:variant>
      <vt:variant>
        <vt:i4>0</vt:i4>
      </vt:variant>
      <vt:variant>
        <vt:i4>5</vt:i4>
      </vt:variant>
      <vt:variant>
        <vt:lpwstr/>
      </vt:variant>
      <vt:variant>
        <vt:lpwstr>_Toc286916101</vt:lpwstr>
      </vt:variant>
      <vt:variant>
        <vt:i4>1048628</vt:i4>
      </vt:variant>
      <vt:variant>
        <vt:i4>32</vt:i4>
      </vt:variant>
      <vt:variant>
        <vt:i4>0</vt:i4>
      </vt:variant>
      <vt:variant>
        <vt:i4>5</vt:i4>
      </vt:variant>
      <vt:variant>
        <vt:lpwstr/>
      </vt:variant>
      <vt:variant>
        <vt:lpwstr>_Toc286916100</vt:lpwstr>
      </vt:variant>
      <vt:variant>
        <vt:i4>1638453</vt:i4>
      </vt:variant>
      <vt:variant>
        <vt:i4>26</vt:i4>
      </vt:variant>
      <vt:variant>
        <vt:i4>0</vt:i4>
      </vt:variant>
      <vt:variant>
        <vt:i4>5</vt:i4>
      </vt:variant>
      <vt:variant>
        <vt:lpwstr/>
      </vt:variant>
      <vt:variant>
        <vt:lpwstr>_Toc286916099</vt:lpwstr>
      </vt:variant>
      <vt:variant>
        <vt:i4>1638453</vt:i4>
      </vt:variant>
      <vt:variant>
        <vt:i4>20</vt:i4>
      </vt:variant>
      <vt:variant>
        <vt:i4>0</vt:i4>
      </vt:variant>
      <vt:variant>
        <vt:i4>5</vt:i4>
      </vt:variant>
      <vt:variant>
        <vt:lpwstr/>
      </vt:variant>
      <vt:variant>
        <vt:lpwstr>_Toc286916098</vt:lpwstr>
      </vt:variant>
      <vt:variant>
        <vt:i4>1638453</vt:i4>
      </vt:variant>
      <vt:variant>
        <vt:i4>14</vt:i4>
      </vt:variant>
      <vt:variant>
        <vt:i4>0</vt:i4>
      </vt:variant>
      <vt:variant>
        <vt:i4>5</vt:i4>
      </vt:variant>
      <vt:variant>
        <vt:lpwstr/>
      </vt:variant>
      <vt:variant>
        <vt:lpwstr>_Toc286916097</vt:lpwstr>
      </vt:variant>
      <vt:variant>
        <vt:i4>1638453</vt:i4>
      </vt:variant>
      <vt:variant>
        <vt:i4>8</vt:i4>
      </vt:variant>
      <vt:variant>
        <vt:i4>0</vt:i4>
      </vt:variant>
      <vt:variant>
        <vt:i4>5</vt:i4>
      </vt:variant>
      <vt:variant>
        <vt:lpwstr/>
      </vt:variant>
      <vt:variant>
        <vt:lpwstr>_Toc286916096</vt:lpwstr>
      </vt:variant>
      <vt:variant>
        <vt:i4>1638453</vt:i4>
      </vt:variant>
      <vt:variant>
        <vt:i4>2</vt:i4>
      </vt:variant>
      <vt:variant>
        <vt:i4>0</vt:i4>
      </vt:variant>
      <vt:variant>
        <vt:i4>5</vt:i4>
      </vt:variant>
      <vt:variant>
        <vt:lpwstr/>
      </vt:variant>
      <vt:variant>
        <vt:lpwstr>_Toc286916095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Operação ETE</dc:title>
  <dc:subject>ETE Maravilhas</dc:subject>
  <dc:creator>Hudson Rocha</dc:creator>
  <cp:lastModifiedBy>Hudson Rocha</cp:lastModifiedBy>
  <cp:revision>11</cp:revision>
  <cp:lastPrinted>2019-10-28T17:21:00Z</cp:lastPrinted>
  <dcterms:created xsi:type="dcterms:W3CDTF">2019-06-19T11:55:00Z</dcterms:created>
  <dcterms:modified xsi:type="dcterms:W3CDTF">2019-10-28T17:48:00Z</dcterms:modified>
</cp:coreProperties>
</file>